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E980F" w14:textId="77777777" w:rsidR="000F349F" w:rsidRPr="00A9604F" w:rsidRDefault="000F349F" w:rsidP="001A3139">
      <w:pPr>
        <w:pStyle w:val="ASDEFCONTitle"/>
      </w:pPr>
      <w:r w:rsidRPr="00A9604F">
        <w:t>D</w:t>
      </w:r>
      <w:bookmarkStart w:id="0" w:name="_Ref442071221"/>
      <w:bookmarkEnd w:id="0"/>
      <w:r w:rsidRPr="00A9604F">
        <w:t>ATA ITEM DESCRIPTION</w:t>
      </w:r>
    </w:p>
    <w:p w14:paraId="62FC62BF" w14:textId="7CF6813C" w:rsidR="000F349F" w:rsidRPr="00A9604F" w:rsidRDefault="000F349F" w:rsidP="001A3139">
      <w:pPr>
        <w:pStyle w:val="SOWHL1-ASDEFCON"/>
      </w:pPr>
      <w:bookmarkStart w:id="1" w:name="_Toc515805636"/>
      <w:r w:rsidRPr="00A9604F">
        <w:t>DID NUMBER:</w:t>
      </w:r>
      <w:bookmarkStart w:id="2" w:name="_Toc515805637"/>
      <w:r w:rsidRPr="00A9604F">
        <w:tab/>
      </w:r>
      <w:r w:rsidR="00112BCE">
        <w:fldChar w:fldCharType="begin"/>
      </w:r>
      <w:r w:rsidR="00112BCE">
        <w:instrText xml:space="preserve"> DOCPROPERTY  Title  \* MERGEFORMAT </w:instrText>
      </w:r>
      <w:r w:rsidR="00112BCE">
        <w:fldChar w:fldCharType="separate"/>
      </w:r>
      <w:r w:rsidR="009A764F">
        <w:t>DID-SPTS-TDL</w:t>
      </w:r>
      <w:r w:rsidR="00112BCE">
        <w:fldChar w:fldCharType="end"/>
      </w:r>
      <w:r w:rsidR="00B612E9" w:rsidRPr="00A9604F">
        <w:t>-</w:t>
      </w:r>
      <w:r w:rsidR="00112BCE">
        <w:fldChar w:fldCharType="begin"/>
      </w:r>
      <w:r w:rsidR="00112BCE">
        <w:instrText xml:space="preserve"> DOCPROPERTY Version </w:instrText>
      </w:r>
      <w:r w:rsidR="00112BCE">
        <w:fldChar w:fldCharType="separate"/>
      </w:r>
      <w:r w:rsidR="009A764F">
        <w:t>V3.2</w:t>
      </w:r>
      <w:r w:rsidR="00112BCE">
        <w:fldChar w:fldCharType="end"/>
      </w:r>
    </w:p>
    <w:p w14:paraId="0765176D" w14:textId="77777777" w:rsidR="000F349F" w:rsidRPr="00A9604F" w:rsidRDefault="000F349F" w:rsidP="00330BEF">
      <w:pPr>
        <w:pStyle w:val="SOWHL1-ASDEFCON"/>
      </w:pPr>
      <w:r w:rsidRPr="00A9604F">
        <w:t>TITLE:</w:t>
      </w:r>
      <w:r w:rsidRPr="00A9604F">
        <w:tab/>
      </w:r>
      <w:bookmarkEnd w:id="2"/>
      <w:r w:rsidRPr="00A9604F">
        <w:t>TECHNICAL DATA LIST</w:t>
      </w:r>
      <w:bookmarkStart w:id="3" w:name="_Toc515805639"/>
    </w:p>
    <w:p w14:paraId="4C406280" w14:textId="77777777" w:rsidR="000F349F" w:rsidRPr="00A9604F" w:rsidRDefault="000F349F" w:rsidP="00330BEF">
      <w:pPr>
        <w:pStyle w:val="SOWHL1-ASDEFCON"/>
      </w:pPr>
      <w:bookmarkStart w:id="4" w:name="_Ref89259703"/>
      <w:r w:rsidRPr="00A9604F">
        <w:t>DESCRIPTION and intended use</w:t>
      </w:r>
      <w:bookmarkEnd w:id="3"/>
      <w:bookmarkEnd w:id="4"/>
    </w:p>
    <w:p w14:paraId="5D0FA14A" w14:textId="7A871B96" w:rsidR="000F349F" w:rsidRPr="00A9604F" w:rsidRDefault="000F349F" w:rsidP="001A3139">
      <w:pPr>
        <w:pStyle w:val="SOWTL2-ASDEFCON"/>
      </w:pPr>
      <w:r w:rsidRPr="00A9604F">
        <w:t xml:space="preserve">The Technical Data List (TDL) identifies and </w:t>
      </w:r>
      <w:r w:rsidR="00103EA3">
        <w:t>describes</w:t>
      </w:r>
      <w:r w:rsidR="00103EA3" w:rsidRPr="00A9604F">
        <w:t xml:space="preserve"> </w:t>
      </w:r>
      <w:r w:rsidR="00383CB4">
        <w:t xml:space="preserve">all of </w:t>
      </w:r>
      <w:r w:rsidR="00103EA3" w:rsidRPr="00014E0D">
        <w:t xml:space="preserve">the Technical Data </w:t>
      </w:r>
      <w:r w:rsidR="00383CB4">
        <w:t xml:space="preserve">related to the Contract, including the Technical Data required for the purposes identified in this clause </w:t>
      </w:r>
      <w:r w:rsidR="00383CB4">
        <w:fldChar w:fldCharType="begin"/>
      </w:r>
      <w:r w:rsidR="00383CB4">
        <w:instrText xml:space="preserve"> REF _Ref89259703 \r \h </w:instrText>
      </w:r>
      <w:r w:rsidR="00383CB4">
        <w:fldChar w:fldCharType="separate"/>
      </w:r>
      <w:r w:rsidR="009A764F">
        <w:t>3</w:t>
      </w:r>
      <w:r w:rsidR="00383CB4">
        <w:fldChar w:fldCharType="end"/>
      </w:r>
      <w:r w:rsidR="00383CB4">
        <w:t xml:space="preserve"> and clause </w:t>
      </w:r>
      <w:r w:rsidR="00383CB4">
        <w:fldChar w:fldCharType="begin"/>
      </w:r>
      <w:r w:rsidR="00383CB4">
        <w:instrText xml:space="preserve"> REF _Ref89259710 \r \h </w:instrText>
      </w:r>
      <w:r w:rsidR="00383CB4">
        <w:fldChar w:fldCharType="separate"/>
      </w:r>
      <w:r w:rsidR="009A764F">
        <w:t>6.2.1.1</w:t>
      </w:r>
      <w:r w:rsidR="00383CB4">
        <w:fldChar w:fldCharType="end"/>
      </w:r>
      <w:r w:rsidRPr="00A9604F">
        <w:t>.  The TDL is to</w:t>
      </w:r>
      <w:r w:rsidR="007A5920">
        <w:t xml:space="preserve"> be updated in order to maintain an accurate</w:t>
      </w:r>
      <w:r w:rsidRPr="00A9604F">
        <w:t xml:space="preserve"> list of T</w:t>
      </w:r>
      <w:r w:rsidR="00472FE2" w:rsidRPr="00A9604F">
        <w:t xml:space="preserve">echnical </w:t>
      </w:r>
      <w:r w:rsidRPr="00A9604F">
        <w:t>D</w:t>
      </w:r>
      <w:r w:rsidR="00472FE2" w:rsidRPr="00A9604F">
        <w:t>ata</w:t>
      </w:r>
      <w:r w:rsidRPr="00A9604F">
        <w:t xml:space="preserve"> throughout the </w:t>
      </w:r>
      <w:r w:rsidR="006538C6" w:rsidRPr="00A9604F">
        <w:t>Term</w:t>
      </w:r>
      <w:r w:rsidR="00044BFA" w:rsidRPr="00044BFA">
        <w:t xml:space="preserve"> </w:t>
      </w:r>
      <w:r w:rsidR="00044BFA">
        <w:t xml:space="preserve">of the </w:t>
      </w:r>
      <w:r w:rsidR="00044BFA" w:rsidRPr="00A9604F">
        <w:t>Contract</w:t>
      </w:r>
      <w:r w:rsidRPr="00A9604F">
        <w:t>.</w:t>
      </w:r>
    </w:p>
    <w:p w14:paraId="3BAB7717" w14:textId="77777777" w:rsidR="000F349F" w:rsidRPr="00A9604F" w:rsidRDefault="000F349F" w:rsidP="00330BEF">
      <w:pPr>
        <w:pStyle w:val="SOWTL2-ASDEFCON"/>
      </w:pPr>
      <w:r w:rsidRPr="00A9604F">
        <w:t>The Contractor uses the TDL to:</w:t>
      </w:r>
    </w:p>
    <w:p w14:paraId="3C0473B7" w14:textId="06CED03B" w:rsidR="000F349F" w:rsidRPr="00A9604F" w:rsidRDefault="000F349F" w:rsidP="001A3139">
      <w:pPr>
        <w:pStyle w:val="SOWSubL1-ASDEFCON"/>
      </w:pPr>
      <w:r w:rsidRPr="00A9604F">
        <w:t xml:space="preserve">document the </w:t>
      </w:r>
      <w:r w:rsidR="007A5920">
        <w:t xml:space="preserve">relevant </w:t>
      </w:r>
      <w:r w:rsidRPr="00A9604F">
        <w:t>T</w:t>
      </w:r>
      <w:r w:rsidR="00472FE2" w:rsidRPr="00A9604F">
        <w:t xml:space="preserve">echnical </w:t>
      </w:r>
      <w:r w:rsidRPr="00A9604F">
        <w:t>D</w:t>
      </w:r>
      <w:r w:rsidR="00472FE2" w:rsidRPr="00A9604F">
        <w:t>ata</w:t>
      </w:r>
      <w:r w:rsidRPr="00A9604F">
        <w:t xml:space="preserve"> </w:t>
      </w:r>
      <w:r w:rsidR="007A5920">
        <w:t>for</w:t>
      </w:r>
      <w:r w:rsidRPr="00A9604F">
        <w:t xml:space="preserve"> </w:t>
      </w:r>
      <w:r w:rsidR="007A5920">
        <w:t xml:space="preserve">the Contract, including Technical Data used for </w:t>
      </w:r>
      <w:r w:rsidRPr="00A9604F">
        <w:t>the provision of the Services or generated as an outcome of the Services;</w:t>
      </w:r>
    </w:p>
    <w:p w14:paraId="44A18D74" w14:textId="5E251AA8" w:rsidR="00383CB4" w:rsidRDefault="000F349F" w:rsidP="00383CB4">
      <w:pPr>
        <w:pStyle w:val="SOWSubL1-ASDEFCON"/>
      </w:pPr>
      <w:r w:rsidRPr="00A9604F">
        <w:t>advise the Commonwealth of the set of T</w:t>
      </w:r>
      <w:r w:rsidR="0027539C" w:rsidRPr="00A9604F">
        <w:t xml:space="preserve">echnical </w:t>
      </w:r>
      <w:r w:rsidRPr="00A9604F">
        <w:t>D</w:t>
      </w:r>
      <w:r w:rsidR="0027539C" w:rsidRPr="00A9604F">
        <w:t>ata</w:t>
      </w:r>
      <w:r w:rsidRPr="00A9604F">
        <w:t xml:space="preserve"> associated with the Contract</w:t>
      </w:r>
      <w:r w:rsidR="00383CB4">
        <w:t>;</w:t>
      </w:r>
    </w:p>
    <w:p w14:paraId="11D7FC77" w14:textId="507C9232" w:rsidR="000F349F" w:rsidRPr="00A9604F" w:rsidRDefault="00383CB4" w:rsidP="00044C33">
      <w:pPr>
        <w:pStyle w:val="SOWSubL1-ASDEFCON"/>
      </w:pPr>
      <w:r>
        <w:t>document and advise the Commonwealth of the Technical Data to be delivered to the Commonwealth and Associated Parties in relation to the Contract</w:t>
      </w:r>
      <w:r w:rsidR="0098136B">
        <w:t>; and</w:t>
      </w:r>
    </w:p>
    <w:p w14:paraId="1E8461F4" w14:textId="4BBFE154" w:rsidR="0098136B" w:rsidRDefault="00882D11" w:rsidP="0098136B">
      <w:pPr>
        <w:pStyle w:val="SOWSubL1-ASDEFCON"/>
      </w:pPr>
      <w:r>
        <w:t>document</w:t>
      </w:r>
      <w:bookmarkStart w:id="5" w:name="_GoBack"/>
      <w:bookmarkEnd w:id="5"/>
      <w:r w:rsidR="00EB25E5">
        <w:t>, by reference to the Technical Data and Software Rights (TDSR) Schedule,</w:t>
      </w:r>
      <w:r>
        <w:t xml:space="preserve"> </w:t>
      </w:r>
      <w:r w:rsidR="0098136B">
        <w:t xml:space="preserve">any restrictions </w:t>
      </w:r>
      <w:r>
        <w:t xml:space="preserve">to the rights granted to the Commonwealth in accordance with </w:t>
      </w:r>
      <w:r w:rsidR="0098136B">
        <w:t>clause 5 of the COC.</w:t>
      </w:r>
    </w:p>
    <w:p w14:paraId="25FD1190" w14:textId="77777777" w:rsidR="000F349F" w:rsidRPr="00A9604F" w:rsidRDefault="000F349F" w:rsidP="00330BEF">
      <w:pPr>
        <w:pStyle w:val="SOWTL2-ASDEFCON"/>
      </w:pPr>
      <w:r w:rsidRPr="00A9604F">
        <w:t>The Commonwealth uses the TDL to:</w:t>
      </w:r>
    </w:p>
    <w:p w14:paraId="78977ADB" w14:textId="77777777" w:rsidR="000F349F" w:rsidRPr="00A9604F" w:rsidRDefault="000F349F" w:rsidP="000548E5">
      <w:pPr>
        <w:pStyle w:val="SOWSubL1-ASDEFCON"/>
      </w:pPr>
      <w:r w:rsidRPr="00A9604F">
        <w:t>understand, evaluate and monitor the scope of T</w:t>
      </w:r>
      <w:r w:rsidR="0027539C" w:rsidRPr="00A9604F">
        <w:t xml:space="preserve">echnical </w:t>
      </w:r>
      <w:r w:rsidRPr="00A9604F">
        <w:t>D</w:t>
      </w:r>
      <w:r w:rsidR="0027539C" w:rsidRPr="00A9604F">
        <w:t>ata</w:t>
      </w:r>
      <w:r w:rsidRPr="00A9604F">
        <w:t xml:space="preserve"> under the Contract;</w:t>
      </w:r>
    </w:p>
    <w:p w14:paraId="6AA7DF38" w14:textId="77777777" w:rsidR="00041D09" w:rsidRDefault="00FD34F4" w:rsidP="00330BEF">
      <w:pPr>
        <w:pStyle w:val="SOWSubL1-ASDEFCON"/>
      </w:pPr>
      <w:r>
        <w:t>understand the scope of Technical Data to be delivered to the Commonwealth and Associated Parties</w:t>
      </w:r>
      <w:r w:rsidR="00041D09">
        <w:t>;</w:t>
      </w:r>
    </w:p>
    <w:p w14:paraId="66511094" w14:textId="425BD47F" w:rsidR="000F349F" w:rsidRPr="00A9604F" w:rsidRDefault="000F349F" w:rsidP="00330BEF">
      <w:pPr>
        <w:pStyle w:val="SOWSubL1-ASDEFCON"/>
      </w:pPr>
      <w:r w:rsidRPr="00A9604F">
        <w:t xml:space="preserve">identify </w:t>
      </w:r>
      <w:r w:rsidR="00041D09">
        <w:t xml:space="preserve">and implement appropriate </w:t>
      </w:r>
      <w:r w:rsidRPr="00A9604F">
        <w:t xml:space="preserve">actions </w:t>
      </w:r>
      <w:r w:rsidR="008C7E1B">
        <w:t xml:space="preserve">required </w:t>
      </w:r>
      <w:r w:rsidRPr="00A9604F">
        <w:t>with respect to th</w:t>
      </w:r>
      <w:r w:rsidR="00041D09">
        <w:t>e</w:t>
      </w:r>
      <w:r w:rsidRPr="00A9604F">
        <w:t xml:space="preserve"> T</w:t>
      </w:r>
      <w:r w:rsidR="0027539C" w:rsidRPr="00A9604F">
        <w:t xml:space="preserve">echnical </w:t>
      </w:r>
      <w:r w:rsidRPr="00A9604F">
        <w:t>D</w:t>
      </w:r>
      <w:r w:rsidR="0027539C" w:rsidRPr="00A9604F">
        <w:t>ata</w:t>
      </w:r>
      <w:r w:rsidR="00041D09">
        <w:t xml:space="preserve"> and any restrictions to the rights to the Technical Data</w:t>
      </w:r>
      <w:r w:rsidRPr="00A9604F">
        <w:t>; and</w:t>
      </w:r>
    </w:p>
    <w:p w14:paraId="4EF5E2B2" w14:textId="2B089BB5" w:rsidR="000F349F" w:rsidRPr="00A9604F" w:rsidRDefault="00383CB4" w:rsidP="00330BEF">
      <w:pPr>
        <w:pStyle w:val="SOWSubL1-ASDEFCON"/>
      </w:pPr>
      <w:r>
        <w:t xml:space="preserve">enable the Commonwealth </w:t>
      </w:r>
      <w:r w:rsidR="00FC46E2">
        <w:t>to meet its obligations</w:t>
      </w:r>
      <w:r w:rsidR="00041D09">
        <w:t xml:space="preserve"> and to benefit from </w:t>
      </w:r>
      <w:r w:rsidR="005821FB">
        <w:t xml:space="preserve">certain </w:t>
      </w:r>
      <w:r w:rsidR="00041D09">
        <w:t xml:space="preserve">rights </w:t>
      </w:r>
      <w:r w:rsidR="005821FB">
        <w:t>under the Contract</w:t>
      </w:r>
      <w:r w:rsidR="00041D09">
        <w:t xml:space="preserve"> </w:t>
      </w:r>
      <w:r w:rsidR="005821FB" w:rsidRPr="00014E0D">
        <w:t>(particularly those rights arising under</w:t>
      </w:r>
      <w:r w:rsidR="00041D09">
        <w:t xml:space="preserve"> </w:t>
      </w:r>
      <w:r>
        <w:t>clause 5 of the COC</w:t>
      </w:r>
      <w:r w:rsidR="005821FB">
        <w:t>)</w:t>
      </w:r>
      <w:r w:rsidR="000F349F" w:rsidRPr="00A9604F">
        <w:t>.</w:t>
      </w:r>
    </w:p>
    <w:p w14:paraId="4A0693D7" w14:textId="77777777" w:rsidR="000F349F" w:rsidRPr="00A9604F" w:rsidRDefault="000F349F" w:rsidP="00330BEF">
      <w:pPr>
        <w:pStyle w:val="SOWHL1-ASDEFCON"/>
      </w:pPr>
      <w:bookmarkStart w:id="6" w:name="_Toc515805640"/>
      <w:r w:rsidRPr="00A9604F">
        <w:t>INTER-RELATIONSHIPS</w:t>
      </w:r>
      <w:bookmarkEnd w:id="6"/>
    </w:p>
    <w:p w14:paraId="79627C63" w14:textId="77777777" w:rsidR="000F349F" w:rsidRDefault="000F349F" w:rsidP="00330BEF">
      <w:pPr>
        <w:pStyle w:val="SOWTL2-ASDEFCON"/>
      </w:pPr>
      <w:r w:rsidRPr="00A9604F">
        <w:t>The TDL is subordinate to the</w:t>
      </w:r>
      <w:r w:rsidR="00E538D9" w:rsidRPr="00A9604F">
        <w:t xml:space="preserve"> </w:t>
      </w:r>
      <w:r w:rsidR="0027539C" w:rsidRPr="00A9604F">
        <w:t>Support Services Management Plan (</w:t>
      </w:r>
      <w:r w:rsidRPr="00A9604F">
        <w:t>SSMP</w:t>
      </w:r>
      <w:r w:rsidR="0027539C" w:rsidRPr="00A9604F">
        <w:t>)</w:t>
      </w:r>
      <w:r w:rsidR="006538C6" w:rsidRPr="00A9604F">
        <w:t>.</w:t>
      </w:r>
    </w:p>
    <w:p w14:paraId="45A5BCD7" w14:textId="1B5A5846" w:rsidR="0098136B" w:rsidRDefault="0098136B" w:rsidP="00330BEF">
      <w:pPr>
        <w:pStyle w:val="SOWTL2-ASDEFCON"/>
      </w:pPr>
      <w:r>
        <w:t xml:space="preserve">The TDL inter-relates with </w:t>
      </w:r>
      <w:r w:rsidRPr="00014E0D">
        <w:t>all othe</w:t>
      </w:r>
      <w:r>
        <w:t>r data items that identify</w:t>
      </w:r>
      <w:r w:rsidRPr="00014E0D">
        <w:t xml:space="preserve"> or </w:t>
      </w:r>
      <w:r>
        <w:t xml:space="preserve">contain </w:t>
      </w:r>
      <w:r w:rsidRPr="00014E0D">
        <w:t>Technical Data</w:t>
      </w:r>
      <w:r>
        <w:t>.</w:t>
      </w:r>
    </w:p>
    <w:p w14:paraId="524AE7A3" w14:textId="2DE182A5" w:rsidR="00AC098E" w:rsidRPr="00A9604F" w:rsidRDefault="00AC098E" w:rsidP="00330BEF">
      <w:pPr>
        <w:pStyle w:val="SOWTL2-ASDEFCON"/>
      </w:pPr>
      <w:r>
        <w:t>The TDL inter-relates with the TDSR Schedule</w:t>
      </w:r>
      <w:r w:rsidR="00B453BD">
        <w:t>,</w:t>
      </w:r>
      <w:r w:rsidR="00B453BD" w:rsidRPr="00B453BD">
        <w:t xml:space="preserve"> </w:t>
      </w:r>
      <w:r w:rsidR="00B453BD">
        <w:t>the Products Being Supported Restrictions Schedule, and the Government Furnished Material (GFM) Attachments</w:t>
      </w:r>
      <w:r>
        <w:t>.</w:t>
      </w:r>
    </w:p>
    <w:p w14:paraId="1EA533DB" w14:textId="77777777" w:rsidR="000F349F" w:rsidRPr="00A9604F" w:rsidRDefault="000F349F" w:rsidP="00330BEF">
      <w:pPr>
        <w:pStyle w:val="SOWHL1-ASDEFCON"/>
      </w:pPr>
      <w:bookmarkStart w:id="7" w:name="_Toc515805641"/>
      <w:r w:rsidRPr="00A9604F">
        <w:t>Applicable Documents</w:t>
      </w:r>
    </w:p>
    <w:p w14:paraId="42C311A7" w14:textId="77777777" w:rsidR="00E538D9" w:rsidRPr="00A9604F" w:rsidRDefault="00E538D9" w:rsidP="00330BEF">
      <w:pPr>
        <w:pStyle w:val="SOWTL2-ASDEFCON"/>
      </w:pPr>
      <w:r w:rsidRPr="00A9604F">
        <w:t>The following documents form a part of this DID to the extent specified herein:</w:t>
      </w:r>
    </w:p>
    <w:tbl>
      <w:tblPr>
        <w:tblW w:w="8046" w:type="dxa"/>
        <w:tblInd w:w="1134" w:type="dxa"/>
        <w:tblLayout w:type="fixed"/>
        <w:tblLook w:val="0000" w:firstRow="0" w:lastRow="0" w:firstColumn="0" w:lastColumn="0" w:noHBand="0" w:noVBand="0"/>
      </w:tblPr>
      <w:tblGrid>
        <w:gridCol w:w="2268"/>
        <w:gridCol w:w="5778"/>
      </w:tblGrid>
      <w:tr w:rsidR="00413627" w:rsidRPr="00A9604F" w14:paraId="192E6F2F" w14:textId="77777777" w:rsidTr="00F74BD2">
        <w:tc>
          <w:tcPr>
            <w:tcW w:w="2268" w:type="dxa"/>
          </w:tcPr>
          <w:p w14:paraId="14CE558E" w14:textId="77777777" w:rsidR="00413627" w:rsidRPr="00A9604F" w:rsidRDefault="00413627" w:rsidP="00F74BD2">
            <w:pPr>
              <w:pStyle w:val="Table10ptText-ASDEFCON"/>
            </w:pPr>
            <w:r w:rsidRPr="00A9604F">
              <w:t>S1000D</w:t>
            </w:r>
            <w:r w:rsidRPr="007A5920">
              <w:rPr>
                <w:vertAlign w:val="superscript"/>
              </w:rPr>
              <w:t>TM</w:t>
            </w:r>
          </w:p>
        </w:tc>
        <w:tc>
          <w:tcPr>
            <w:tcW w:w="5778" w:type="dxa"/>
          </w:tcPr>
          <w:p w14:paraId="4AB4E7D3" w14:textId="2FF41E12" w:rsidR="00413627" w:rsidRPr="00C41E43" w:rsidRDefault="00413627" w:rsidP="00F74BD2">
            <w:pPr>
              <w:pStyle w:val="Table10ptText-ASDEFCON"/>
              <w:rPr>
                <w:i/>
              </w:rPr>
            </w:pPr>
            <w:r w:rsidRPr="00C41E43">
              <w:rPr>
                <w:i/>
              </w:rPr>
              <w:t xml:space="preserve">International </w:t>
            </w:r>
            <w:r>
              <w:rPr>
                <w:i/>
              </w:rPr>
              <w:t>S</w:t>
            </w:r>
            <w:r w:rsidRPr="00C41E43">
              <w:rPr>
                <w:i/>
              </w:rPr>
              <w:t xml:space="preserve">pecification for </w:t>
            </w:r>
            <w:r>
              <w:rPr>
                <w:i/>
              </w:rPr>
              <w:t>T</w:t>
            </w:r>
            <w:r w:rsidRPr="00C41E43">
              <w:rPr>
                <w:i/>
              </w:rPr>
              <w:t xml:space="preserve">echnical </w:t>
            </w:r>
            <w:r>
              <w:rPr>
                <w:i/>
              </w:rPr>
              <w:t>P</w:t>
            </w:r>
            <w:r w:rsidRPr="00C41E43">
              <w:rPr>
                <w:i/>
              </w:rPr>
              <w:t xml:space="preserve">ublications using a </w:t>
            </w:r>
            <w:r>
              <w:rPr>
                <w:i/>
              </w:rPr>
              <w:t>C</w:t>
            </w:r>
            <w:r w:rsidRPr="00C41E43">
              <w:rPr>
                <w:i/>
              </w:rPr>
              <w:t xml:space="preserve">ommon </w:t>
            </w:r>
            <w:r>
              <w:rPr>
                <w:i/>
              </w:rPr>
              <w:t>S</w:t>
            </w:r>
            <w:r w:rsidRPr="00C41E43">
              <w:rPr>
                <w:i/>
              </w:rPr>
              <w:t xml:space="preserve">ource </w:t>
            </w:r>
            <w:r>
              <w:rPr>
                <w:i/>
              </w:rPr>
              <w:t>D</w:t>
            </w:r>
            <w:r w:rsidRPr="00C41E43">
              <w:rPr>
                <w:i/>
              </w:rPr>
              <w:t>atabase</w:t>
            </w:r>
            <w:r w:rsidRPr="00FC3BD1">
              <w:t xml:space="preserve">, </w:t>
            </w:r>
            <w:r>
              <w:t>Issue</w:t>
            </w:r>
            <w:r w:rsidRPr="00FC3BD1">
              <w:t xml:space="preserve"> 5</w:t>
            </w:r>
            <w:r>
              <w:t>.0</w:t>
            </w:r>
          </w:p>
        </w:tc>
      </w:tr>
      <w:tr w:rsidR="00E74CD2" w:rsidRPr="00A9604F" w14:paraId="3DA11D0E" w14:textId="77777777" w:rsidTr="00FE5FA6">
        <w:tc>
          <w:tcPr>
            <w:tcW w:w="2268" w:type="dxa"/>
          </w:tcPr>
          <w:p w14:paraId="11A9FFD5" w14:textId="77777777" w:rsidR="00E74CD2" w:rsidRPr="00A9604F" w:rsidRDefault="00E74CD2" w:rsidP="00FE5FA6">
            <w:pPr>
              <w:pStyle w:val="Table10ptText-ASDEFCON"/>
            </w:pPr>
            <w:r w:rsidRPr="00A9604F">
              <w:t>DEF(AUST)</w:t>
            </w:r>
            <w:r>
              <w:t>IPS-5630</w:t>
            </w:r>
          </w:p>
        </w:tc>
        <w:tc>
          <w:tcPr>
            <w:tcW w:w="5778" w:type="dxa"/>
          </w:tcPr>
          <w:p w14:paraId="41C8563C" w14:textId="0CD1A1A6" w:rsidR="00E74CD2" w:rsidRPr="004D62E0" w:rsidRDefault="00E74CD2" w:rsidP="0021635B">
            <w:pPr>
              <w:pStyle w:val="Table10ptText-ASDEFCON"/>
            </w:pPr>
            <w:r w:rsidRPr="00C41E43">
              <w:rPr>
                <w:i/>
              </w:rPr>
              <w:t xml:space="preserve">Developing </w:t>
            </w:r>
            <w:r w:rsidR="0021635B">
              <w:rPr>
                <w:i/>
              </w:rPr>
              <w:t xml:space="preserve">Defence Technical Publications: </w:t>
            </w:r>
            <w:r w:rsidRPr="00C41E43">
              <w:rPr>
                <w:i/>
              </w:rPr>
              <w:t xml:space="preserve">Interactive Electronic Technical Publications </w:t>
            </w:r>
            <w:r w:rsidR="0021635B">
              <w:rPr>
                <w:i/>
              </w:rPr>
              <w:t>and Page Oriented Publications</w:t>
            </w:r>
          </w:p>
        </w:tc>
      </w:tr>
    </w:tbl>
    <w:p w14:paraId="77BE9A60" w14:textId="77777777" w:rsidR="000F349F" w:rsidRPr="00A9604F" w:rsidRDefault="000F349F" w:rsidP="00330BEF">
      <w:pPr>
        <w:pStyle w:val="SOWHL1-ASDEFCON"/>
      </w:pPr>
      <w:r w:rsidRPr="00A9604F">
        <w:t>Preparation Instructions</w:t>
      </w:r>
      <w:bookmarkEnd w:id="7"/>
    </w:p>
    <w:p w14:paraId="663540EB" w14:textId="77777777" w:rsidR="000F349F" w:rsidRPr="00A9604F" w:rsidRDefault="000F349F" w:rsidP="001A3139">
      <w:pPr>
        <w:pStyle w:val="SOWHL2-ASDEFCON"/>
      </w:pPr>
      <w:bookmarkStart w:id="8" w:name="_Toc515805642"/>
      <w:r w:rsidRPr="00A9604F">
        <w:t>Generic Format and Content</w:t>
      </w:r>
      <w:bookmarkEnd w:id="8"/>
    </w:p>
    <w:p w14:paraId="240874E1" w14:textId="41A3A674" w:rsidR="000F349F" w:rsidRDefault="000F349F" w:rsidP="001A3139">
      <w:pPr>
        <w:pStyle w:val="SOWTL3-ASDEFCON"/>
      </w:pPr>
      <w:bookmarkStart w:id="9" w:name="_Ref522182931"/>
      <w:r w:rsidRPr="00A9604F">
        <w:t xml:space="preserve">The </w:t>
      </w:r>
      <w:r w:rsidR="004C53CB" w:rsidRPr="00A9604F">
        <w:t xml:space="preserve">data item </w:t>
      </w:r>
      <w:r w:rsidRPr="00A9604F">
        <w:t xml:space="preserve">shall be provided in </w:t>
      </w:r>
      <w:r w:rsidR="00AC098E">
        <w:t xml:space="preserve">soft copy as a structured data file (eg, one or more </w:t>
      </w:r>
      <w:r w:rsidRPr="00A9604F">
        <w:t>database</w:t>
      </w:r>
      <w:r w:rsidR="00AC098E">
        <w:t>s,</w:t>
      </w:r>
      <w:r w:rsidRPr="00A9604F">
        <w:t xml:space="preserve"> spreadsheet</w:t>
      </w:r>
      <w:r w:rsidR="00AC098E">
        <w:t>s</w:t>
      </w:r>
      <w:r w:rsidRPr="00A9604F">
        <w:t xml:space="preserve"> </w:t>
      </w:r>
      <w:r w:rsidR="00AC098E">
        <w:t xml:space="preserve">or other structured data </w:t>
      </w:r>
      <w:r w:rsidRPr="00A9604F">
        <w:t>format</w:t>
      </w:r>
      <w:r w:rsidR="00AC098E">
        <w:t>)</w:t>
      </w:r>
      <w:r w:rsidR="004C53CB" w:rsidRPr="00A9604F">
        <w:t xml:space="preserve"> </w:t>
      </w:r>
      <w:r w:rsidR="00AC098E" w:rsidRPr="00014E0D">
        <w:t>that enables the TDL content to be accessed, queried, read, printed, and used to generate soft copy tabulated text reports</w:t>
      </w:r>
      <w:r w:rsidRPr="00A9604F">
        <w:t>.</w:t>
      </w:r>
      <w:bookmarkEnd w:id="9"/>
    </w:p>
    <w:p w14:paraId="7C2D7804" w14:textId="52A5C95C" w:rsidR="00457ECA" w:rsidRPr="00A9604F" w:rsidRDefault="00AC098E" w:rsidP="00AC098E">
      <w:pPr>
        <w:pStyle w:val="SOWTL3-ASDEFCON"/>
      </w:pPr>
      <w:r w:rsidRPr="00014E0D">
        <w:lastRenderedPageBreak/>
        <w:t>Except where the soft copy data file is compatible with a standard Software application defined elsewhere in the Contract, or otherwise agreed in advance and in writing by the Commonwealth Representative, the TDL shall be accompanied by any Software and Technical Data required to enable th</w:t>
      </w:r>
      <w:r>
        <w:t>os</w:t>
      </w:r>
      <w:r w:rsidRPr="00014E0D">
        <w:t>e functions identified in clause</w:t>
      </w:r>
      <w:r>
        <w:t xml:space="preserve"> </w:t>
      </w:r>
      <w:r>
        <w:fldChar w:fldCharType="begin"/>
      </w:r>
      <w:r>
        <w:instrText xml:space="preserve"> REF _Ref522182931 \r \h </w:instrText>
      </w:r>
      <w:r>
        <w:fldChar w:fldCharType="separate"/>
      </w:r>
      <w:r w:rsidR="009A764F">
        <w:t>6.1.1</w:t>
      </w:r>
      <w:r>
        <w:fldChar w:fldCharType="end"/>
      </w:r>
      <w:r>
        <w:t>.</w:t>
      </w:r>
    </w:p>
    <w:p w14:paraId="7488123A" w14:textId="77777777" w:rsidR="000F349F" w:rsidRPr="00A9604F" w:rsidRDefault="000F349F" w:rsidP="001A3139">
      <w:pPr>
        <w:pStyle w:val="SOWHL2-ASDEFCON"/>
      </w:pPr>
      <w:bookmarkStart w:id="10" w:name="_Toc515805643"/>
      <w:r w:rsidRPr="00A9604F">
        <w:t>Specific Content</w:t>
      </w:r>
      <w:bookmarkEnd w:id="10"/>
    </w:p>
    <w:bookmarkEnd w:id="1"/>
    <w:p w14:paraId="23302240" w14:textId="77777777" w:rsidR="000F349F" w:rsidRPr="00A9604F" w:rsidRDefault="000F349F" w:rsidP="001A3139">
      <w:pPr>
        <w:pStyle w:val="SOWHL3-ASDEFCON"/>
      </w:pPr>
      <w:r w:rsidRPr="00A9604F">
        <w:t>General Requirements</w:t>
      </w:r>
    </w:p>
    <w:p w14:paraId="089EA960" w14:textId="77777777" w:rsidR="000F349F" w:rsidRPr="00A9604F" w:rsidRDefault="000F349F" w:rsidP="001A3139">
      <w:pPr>
        <w:pStyle w:val="SOWTL4-ASDEFCON"/>
      </w:pPr>
      <w:bookmarkStart w:id="11" w:name="_Ref89259710"/>
      <w:r w:rsidRPr="00A9604F">
        <w:t>The TDL shall list all of the T</w:t>
      </w:r>
      <w:r w:rsidR="00C62DF9" w:rsidRPr="00A9604F">
        <w:t xml:space="preserve">echnical </w:t>
      </w:r>
      <w:r w:rsidRPr="00A9604F">
        <w:t>D</w:t>
      </w:r>
      <w:r w:rsidR="00C62DF9" w:rsidRPr="00A9604F">
        <w:t>ata</w:t>
      </w:r>
      <w:r w:rsidRPr="00A9604F">
        <w:t>:</w:t>
      </w:r>
      <w:bookmarkEnd w:id="11"/>
    </w:p>
    <w:p w14:paraId="49D47D39" w14:textId="793850A4" w:rsidR="000F349F" w:rsidRPr="00A9604F" w:rsidRDefault="000F349F" w:rsidP="000548E5">
      <w:pPr>
        <w:pStyle w:val="SOWSubL1-ASDEFCON"/>
      </w:pPr>
      <w:r w:rsidRPr="00A9604F">
        <w:t>used by the Contractor and Subcontractors in the provision of the Services;</w:t>
      </w:r>
    </w:p>
    <w:p w14:paraId="6C6DD6FA" w14:textId="2C92A73C" w:rsidR="00EC40F0" w:rsidRDefault="000F349F" w:rsidP="00330BEF">
      <w:pPr>
        <w:pStyle w:val="SOWSubL1-ASDEFCON"/>
      </w:pPr>
      <w:r w:rsidRPr="00A9604F">
        <w:t>generated by the Contractor and Subcontractors as an outcome of providing the Services</w:t>
      </w:r>
      <w:r w:rsidR="00B4251F">
        <w:t>;</w:t>
      </w:r>
    </w:p>
    <w:p w14:paraId="5DAB00FB" w14:textId="007A9FBD" w:rsidR="00B860B9" w:rsidRDefault="00B860B9" w:rsidP="00330BEF">
      <w:pPr>
        <w:pStyle w:val="SOWSubL1-ASDEFCON"/>
      </w:pPr>
      <w:bookmarkStart w:id="12" w:name="_Ref202860240"/>
      <w:r>
        <w:t>delivered or required to be delivered to the recipients</w:t>
      </w:r>
      <w:r w:rsidR="00897054">
        <w:t xml:space="preserve"> (including the Commonwealth, Associated Parties and Subcontractors) </w:t>
      </w:r>
      <w:r>
        <w:t>under the Contract;</w:t>
      </w:r>
      <w:bookmarkEnd w:id="12"/>
    </w:p>
    <w:p w14:paraId="1F0AE4BC" w14:textId="7A50ABE9" w:rsidR="00FC0F5A" w:rsidRDefault="00B860B9" w:rsidP="00330BEF">
      <w:pPr>
        <w:pStyle w:val="SOWSubL1-ASDEFCON"/>
      </w:pPr>
      <w:r>
        <w:t>required by</w:t>
      </w:r>
      <w:r w:rsidR="00FC0F5A">
        <w:t xml:space="preserve"> the Commonwealth</w:t>
      </w:r>
      <w:r w:rsidR="00F5575D">
        <w:t xml:space="preserve"> </w:t>
      </w:r>
      <w:r w:rsidR="003C28A5">
        <w:t xml:space="preserve">or </w:t>
      </w:r>
      <w:r w:rsidR="00FC0F5A">
        <w:t>Associated Part</w:t>
      </w:r>
      <w:r>
        <w:t>ies</w:t>
      </w:r>
      <w:r w:rsidR="00FC0F5A">
        <w:t xml:space="preserve"> to co-ordinate </w:t>
      </w:r>
      <w:r w:rsidR="00F5575D">
        <w:t xml:space="preserve">their activities </w:t>
      </w:r>
      <w:r w:rsidR="00FC0F5A">
        <w:t>with the Services</w:t>
      </w:r>
      <w:r w:rsidR="00F5575D">
        <w:t>;</w:t>
      </w:r>
    </w:p>
    <w:p w14:paraId="4AF53AAA" w14:textId="598978E2" w:rsidR="00F5575D" w:rsidRDefault="00B860B9" w:rsidP="003C28A5">
      <w:pPr>
        <w:pStyle w:val="SOWSubL1-ASDEFCON"/>
      </w:pPr>
      <w:r>
        <w:t>required</w:t>
      </w:r>
      <w:r w:rsidR="009D0070">
        <w:t xml:space="preserve"> to </w:t>
      </w:r>
      <w:r w:rsidR="00FC0F5A">
        <w:t>enable the Commonwealth to meet its obligations under the Contract</w:t>
      </w:r>
      <w:r w:rsidR="00733649">
        <w:t>,</w:t>
      </w:r>
      <w:r w:rsidR="00FC0F5A">
        <w:t xml:space="preserve"> </w:t>
      </w:r>
      <w:r w:rsidR="00733649">
        <w:t xml:space="preserve">including </w:t>
      </w:r>
      <w:r w:rsidR="00FC0F5A">
        <w:t>in relation to the Services</w:t>
      </w:r>
      <w:r w:rsidR="009D0070">
        <w:t xml:space="preserve"> and the Products Being Supported</w:t>
      </w:r>
      <w:r w:rsidR="009D0070" w:rsidDel="00CB6FBB">
        <w:t xml:space="preserve"> </w:t>
      </w:r>
      <w:r w:rsidR="00FC0F5A">
        <w:t xml:space="preserve">(eg, </w:t>
      </w:r>
      <w:r w:rsidR="00733649">
        <w:t>for</w:t>
      </w:r>
      <w:r w:rsidR="00FC0F5A">
        <w:t xml:space="preserve"> Defence regulatory and assurance </w:t>
      </w:r>
      <w:r w:rsidR="00FB13ED">
        <w:t>compliance</w:t>
      </w:r>
      <w:r w:rsidR="00FC0F5A">
        <w:t>, security, safety and Government reporting obligations</w:t>
      </w:r>
      <w:r w:rsidR="00424F21">
        <w:t>)</w:t>
      </w:r>
      <w:r w:rsidR="008E57AC">
        <w:t>; and</w:t>
      </w:r>
    </w:p>
    <w:p w14:paraId="4B3C16B1" w14:textId="4FA65EA7" w:rsidR="008E57AC" w:rsidRDefault="008E57AC" w:rsidP="003C28A5">
      <w:pPr>
        <w:pStyle w:val="SOWSubL1-ASDEFCON"/>
      </w:pPr>
      <w:bookmarkStart w:id="13" w:name="_Ref202860242"/>
      <w:r>
        <w:t>as otherwise required in accordance with clause 5.8 of the COC.</w:t>
      </w:r>
      <w:bookmarkEnd w:id="13"/>
    </w:p>
    <w:p w14:paraId="745CFFEF" w14:textId="50B9D4B3" w:rsidR="00AB1978" w:rsidRDefault="00AB1978" w:rsidP="00AB1978">
      <w:pPr>
        <w:pStyle w:val="SOWTL4-ASDEFCON"/>
      </w:pPr>
      <w:r>
        <w:t xml:space="preserve">Without limiting clause </w:t>
      </w:r>
      <w:r>
        <w:fldChar w:fldCharType="begin"/>
      </w:r>
      <w:r>
        <w:instrText xml:space="preserve"> REF _Ref89259710 \r \h </w:instrText>
      </w:r>
      <w:r>
        <w:fldChar w:fldCharType="separate"/>
      </w:r>
      <w:r w:rsidR="009A764F">
        <w:t>6.2.1.1</w:t>
      </w:r>
      <w:r>
        <w:fldChar w:fldCharType="end"/>
      </w:r>
      <w:r>
        <w:t xml:space="preserve">, the </w:t>
      </w:r>
      <w:r w:rsidR="00424F21">
        <w:t xml:space="preserve">TDL shall </w:t>
      </w:r>
      <w:r w:rsidR="00F5575D">
        <w:t>list</w:t>
      </w:r>
      <w:r w:rsidR="00424F21">
        <w:t xml:space="preserve"> individual </w:t>
      </w:r>
      <w:r>
        <w:t>items</w:t>
      </w:r>
      <w:r w:rsidR="00F17719">
        <w:t xml:space="preserve"> of</w:t>
      </w:r>
      <w:r>
        <w:t xml:space="preserve"> </w:t>
      </w:r>
      <w:r w:rsidR="00F17719">
        <w:t>Technical Data</w:t>
      </w:r>
      <w:r w:rsidR="00AD3852">
        <w:t xml:space="preserve">, and </w:t>
      </w:r>
      <w:r w:rsidR="00BF4EC6">
        <w:t>if</w:t>
      </w:r>
      <w:r w:rsidR="00424F21">
        <w:t xml:space="preserve"> </w:t>
      </w:r>
      <w:r w:rsidR="00BF4EC6">
        <w:t xml:space="preserve">a particular item of Technical Data does not exist but will be created </w:t>
      </w:r>
      <w:r w:rsidR="00AD3852">
        <w:t xml:space="preserve">in relation to </w:t>
      </w:r>
      <w:r w:rsidR="00BF4EC6">
        <w:t>the Services</w:t>
      </w:r>
      <w:r w:rsidR="00424F21">
        <w:t>,</w:t>
      </w:r>
      <w:r>
        <w:t xml:space="preserve"> </w:t>
      </w:r>
      <w:r w:rsidR="00BF4EC6">
        <w:t xml:space="preserve">the TDL shall identify the </w:t>
      </w:r>
      <w:r w:rsidR="00F17719">
        <w:t>Technical Data</w:t>
      </w:r>
      <w:r>
        <w:t xml:space="preserve"> </w:t>
      </w:r>
      <w:r w:rsidR="00BF4EC6">
        <w:t xml:space="preserve">generically </w:t>
      </w:r>
      <w:r>
        <w:t>(eg, Maintenance records</w:t>
      </w:r>
      <w:r w:rsidR="00F17719">
        <w:t xml:space="preserve">, </w:t>
      </w:r>
      <w:r>
        <w:t>investigation reports</w:t>
      </w:r>
      <w:r w:rsidR="00B703CE">
        <w:t xml:space="preserve"> and data items such as the </w:t>
      </w:r>
      <w:r w:rsidR="00F5575D">
        <w:t>Application</w:t>
      </w:r>
      <w:r w:rsidR="00424F21">
        <w:t xml:space="preserve"> for a Deviation</w:t>
      </w:r>
      <w:r>
        <w:t>)</w:t>
      </w:r>
      <w:r w:rsidR="00F5575D">
        <w:t>.</w:t>
      </w:r>
    </w:p>
    <w:p w14:paraId="7D53C993" w14:textId="77777777" w:rsidR="000F349F" w:rsidRPr="00A9604F" w:rsidRDefault="000F349F" w:rsidP="001A3139">
      <w:pPr>
        <w:pStyle w:val="SOWHL3-ASDEFCON"/>
      </w:pPr>
      <w:r w:rsidRPr="00A9604F">
        <w:t>Detailed Requirements</w:t>
      </w:r>
    </w:p>
    <w:p w14:paraId="12690125" w14:textId="422C016A" w:rsidR="00AC098E" w:rsidRPr="00A9604F" w:rsidRDefault="00AC098E" w:rsidP="001A3139">
      <w:pPr>
        <w:pStyle w:val="SOWTL4-ASDEFCON"/>
      </w:pPr>
      <w:r w:rsidRPr="00A9604F">
        <w:t>The TDL shall include the following information</w:t>
      </w:r>
      <w:r w:rsidR="006A0858">
        <w:t>, as applicable to</w:t>
      </w:r>
      <w:r w:rsidRPr="00A9604F">
        <w:t xml:space="preserve"> each item of Technical Data:</w:t>
      </w:r>
    </w:p>
    <w:p w14:paraId="5F33580B" w14:textId="6999930B" w:rsidR="006A16F5" w:rsidRDefault="00AC098E" w:rsidP="00AC098E">
      <w:pPr>
        <w:pStyle w:val="SOWSubL1-ASDEFCON"/>
      </w:pPr>
      <w:r w:rsidRPr="00A9604F">
        <w:t xml:space="preserve">the </w:t>
      </w:r>
      <w:r w:rsidR="00457ECA">
        <w:t xml:space="preserve">unique </w:t>
      </w:r>
      <w:r w:rsidR="00144553">
        <w:t xml:space="preserve">item </w:t>
      </w:r>
      <w:r w:rsidRPr="00A9604F">
        <w:t>reference number</w:t>
      </w:r>
      <w:r w:rsidR="006A16F5">
        <w:t>,</w:t>
      </w:r>
      <w:r w:rsidRPr="00A9604F">
        <w:t xml:space="preserve"> document number</w:t>
      </w:r>
      <w:r w:rsidR="003E7ADB">
        <w:t>,</w:t>
      </w:r>
      <w:r w:rsidR="006A16F5">
        <w:t xml:space="preserve"> drawing number</w:t>
      </w:r>
      <w:r w:rsidR="003E7ADB">
        <w:t xml:space="preserve"> or an </w:t>
      </w:r>
      <w:r w:rsidR="00FC0DA0">
        <w:t>S1000D Data Management List (DML)</w:t>
      </w:r>
      <w:r w:rsidR="003E7ADB">
        <w:t xml:space="preserve"> control number</w:t>
      </w:r>
      <w:r w:rsidR="006A16F5">
        <w:t>, as applicable;</w:t>
      </w:r>
    </w:p>
    <w:p w14:paraId="7F55B564" w14:textId="77777777" w:rsidR="00144553" w:rsidRPr="00A9604F" w:rsidRDefault="00144553" w:rsidP="00144553">
      <w:pPr>
        <w:pStyle w:val="SOWSubL1-ASDEFCON"/>
      </w:pPr>
      <w:r w:rsidRPr="00A9604F">
        <w:t xml:space="preserve">the name or title of the </w:t>
      </w:r>
      <w:r>
        <w:t xml:space="preserve">item of </w:t>
      </w:r>
      <w:r w:rsidRPr="00A9604F">
        <w:t>Technical Data;</w:t>
      </w:r>
    </w:p>
    <w:p w14:paraId="4FC57763" w14:textId="393A1B21" w:rsidR="006A16F5" w:rsidRPr="00A9604F" w:rsidRDefault="006A16F5" w:rsidP="006A16F5">
      <w:pPr>
        <w:pStyle w:val="SOWSubL1-ASDEFCON"/>
      </w:pPr>
      <w:r w:rsidRPr="00A9604F">
        <w:t xml:space="preserve">the </w:t>
      </w:r>
      <w:r>
        <w:t>version</w:t>
      </w:r>
      <w:r w:rsidRPr="00A9604F">
        <w:t xml:space="preserve"> (eg, existing and not to be modified, </w:t>
      </w:r>
      <w:r>
        <w:t>draft</w:t>
      </w:r>
      <w:r w:rsidR="003E7ADB">
        <w:t>, update</w:t>
      </w:r>
      <w:r>
        <w:t xml:space="preserve"> or final</w:t>
      </w:r>
      <w:r w:rsidRPr="00A9604F">
        <w:t>)</w:t>
      </w:r>
      <w:r>
        <w:t xml:space="preserve"> as applicable</w:t>
      </w:r>
      <w:r w:rsidRPr="00A9604F">
        <w:t>;</w:t>
      </w:r>
    </w:p>
    <w:p w14:paraId="6581DF30" w14:textId="6EA05957" w:rsidR="00AC098E" w:rsidRPr="00A9604F" w:rsidRDefault="00AC098E" w:rsidP="00AC098E">
      <w:pPr>
        <w:pStyle w:val="SOWSubL1-ASDEFCON"/>
      </w:pPr>
      <w:r w:rsidRPr="00A9604F">
        <w:t>the revision</w:t>
      </w:r>
      <w:r w:rsidR="006A16F5">
        <w:t xml:space="preserve"> number /</w:t>
      </w:r>
      <w:r w:rsidRPr="00A9604F">
        <w:t xml:space="preserve"> </w:t>
      </w:r>
      <w:r w:rsidR="00E74CD2">
        <w:t xml:space="preserve">DML </w:t>
      </w:r>
      <w:r w:rsidR="00FC0DA0">
        <w:t xml:space="preserve">issue number / </w:t>
      </w:r>
      <w:r w:rsidRPr="00A9604F">
        <w:t>amendment status</w:t>
      </w:r>
      <w:r w:rsidR="006A16F5" w:rsidRPr="006A16F5">
        <w:t xml:space="preserve"> </w:t>
      </w:r>
      <w:r w:rsidR="006A16F5" w:rsidRPr="00014E0D">
        <w:t>and release / issue date, as applicable</w:t>
      </w:r>
      <w:r w:rsidRPr="00A9604F">
        <w:t>;</w:t>
      </w:r>
    </w:p>
    <w:p w14:paraId="425C268E" w14:textId="4DE4AE2F" w:rsidR="00AC098E" w:rsidRPr="00A9604F" w:rsidRDefault="00AC098E" w:rsidP="00AC098E">
      <w:pPr>
        <w:pStyle w:val="SOWSubL1-ASDEFCON"/>
      </w:pPr>
      <w:r w:rsidRPr="00A9604F">
        <w:t xml:space="preserve">a brief description of the </w:t>
      </w:r>
      <w:r w:rsidR="006A16F5">
        <w:t xml:space="preserve">item of </w:t>
      </w:r>
      <w:r w:rsidRPr="00A9604F">
        <w:t>Technical Data</w:t>
      </w:r>
      <w:r w:rsidR="00E033DD">
        <w:t xml:space="preserve"> </w:t>
      </w:r>
      <w:r w:rsidR="00E033DD" w:rsidRPr="00014E0D">
        <w:t xml:space="preserve">(or </w:t>
      </w:r>
      <w:r w:rsidR="00E033DD">
        <w:t xml:space="preserve">the </w:t>
      </w:r>
      <w:r w:rsidR="00E033DD" w:rsidRPr="00014E0D">
        <w:t>amendment to an existing item of Technical Data)</w:t>
      </w:r>
      <w:r w:rsidRPr="00A9604F">
        <w:t>, including its purpose</w:t>
      </w:r>
      <w:r w:rsidR="006A16F5">
        <w:t xml:space="preserve"> or use</w:t>
      </w:r>
      <w:r w:rsidRPr="00A9604F">
        <w:t>;</w:t>
      </w:r>
    </w:p>
    <w:p w14:paraId="643FE190" w14:textId="2B0B0942" w:rsidR="006A16F5" w:rsidRDefault="006A16F5" w:rsidP="00AC098E">
      <w:pPr>
        <w:pStyle w:val="SOWSubL1-ASDEFCON"/>
      </w:pPr>
      <w:r w:rsidRPr="00014E0D">
        <w:t xml:space="preserve">the unique product identifier </w:t>
      </w:r>
      <w:r>
        <w:t>for the</w:t>
      </w:r>
      <w:r w:rsidRPr="00014E0D">
        <w:t xml:space="preserve"> system</w:t>
      </w:r>
      <w:r>
        <w:t xml:space="preserve"> / sub-system / </w:t>
      </w:r>
      <w:r w:rsidRPr="00014E0D">
        <w:t>Configuration Item (CI)</w:t>
      </w:r>
      <w:r>
        <w:t xml:space="preserve"> /</w:t>
      </w:r>
      <w:r w:rsidRPr="00014E0D">
        <w:t xml:space="preserve"> end-product </w:t>
      </w:r>
      <w:r>
        <w:t xml:space="preserve">(including hardware and Software) </w:t>
      </w:r>
      <w:r w:rsidRPr="00014E0D">
        <w:t>to which the Technical Data relates</w:t>
      </w:r>
      <w:r>
        <w:t>;</w:t>
      </w:r>
    </w:p>
    <w:p w14:paraId="01BD3233" w14:textId="616F02AA" w:rsidR="00AC098E" w:rsidRPr="00A9604F" w:rsidRDefault="00AC098E" w:rsidP="00AC098E">
      <w:pPr>
        <w:pStyle w:val="SOWSubL1-ASDEFCON"/>
      </w:pPr>
      <w:r w:rsidRPr="00A9604F">
        <w:t xml:space="preserve">the name of the system / sub-system / </w:t>
      </w:r>
      <w:r w:rsidR="006A16F5">
        <w:t xml:space="preserve">CI / </w:t>
      </w:r>
      <w:r w:rsidRPr="00A9604F">
        <w:t xml:space="preserve">end-product to which the Technical Data </w:t>
      </w:r>
      <w:r w:rsidR="006A16F5">
        <w:t>relates</w:t>
      </w:r>
      <w:r w:rsidRPr="00A9604F">
        <w:t>;</w:t>
      </w:r>
    </w:p>
    <w:p w14:paraId="523B7CAF" w14:textId="1D743C31" w:rsidR="006A16F5" w:rsidRPr="00A9604F" w:rsidRDefault="006A16F5" w:rsidP="006A16F5">
      <w:pPr>
        <w:pStyle w:val="SOWSubL1-ASDEFCON"/>
      </w:pPr>
      <w:r w:rsidRPr="00A9604F">
        <w:t>the source (eg, name of Subcontractor</w:t>
      </w:r>
      <w:r>
        <w:t xml:space="preserve"> that created or provided it</w:t>
      </w:r>
      <w:r w:rsidRPr="00A9604F">
        <w:t xml:space="preserve">, </w:t>
      </w:r>
      <w:r w:rsidR="00E033DD">
        <w:t xml:space="preserve">or </w:t>
      </w:r>
      <w:r>
        <w:t xml:space="preserve">GFI </w:t>
      </w:r>
      <w:r w:rsidRPr="00A9604F">
        <w:t xml:space="preserve">or </w:t>
      </w:r>
      <w:r>
        <w:t>GFD</w:t>
      </w:r>
      <w:r w:rsidRPr="00A9604F">
        <w:t>);</w:t>
      </w:r>
    </w:p>
    <w:p w14:paraId="35D53057" w14:textId="29D496E0" w:rsidR="00832EEB" w:rsidRDefault="00144553" w:rsidP="00832EEB">
      <w:pPr>
        <w:pStyle w:val="SOWSubL1-ASDEFCON"/>
      </w:pPr>
      <w:r>
        <w:t xml:space="preserve">if the </w:t>
      </w:r>
      <w:r w:rsidR="003C1906">
        <w:t xml:space="preserve">Commonwealth’s </w:t>
      </w:r>
      <w:r>
        <w:t xml:space="preserve">rights to the Technical Data, as defined </w:t>
      </w:r>
      <w:r w:rsidR="00CD5627">
        <w:t>in</w:t>
      </w:r>
      <w:r>
        <w:t xml:space="preserve"> clause 5 of the COC (eg, Intellectual Property rights) are restricted</w:t>
      </w:r>
      <w:r w:rsidR="00832EEB">
        <w:t xml:space="preserve">, </w:t>
      </w:r>
      <w:r w:rsidR="00B62F95" w:rsidRPr="00A9604F">
        <w:t>a cross-reference to the</w:t>
      </w:r>
      <w:r w:rsidR="00B62F95">
        <w:t xml:space="preserve"> ’Unique Line Item Description’ of </w:t>
      </w:r>
      <w:r w:rsidR="000D37BF">
        <w:t xml:space="preserve">the </w:t>
      </w:r>
      <w:r w:rsidR="00E033DD">
        <w:t xml:space="preserve">relevant </w:t>
      </w:r>
      <w:r w:rsidR="00B62F95">
        <w:t xml:space="preserve">entry </w:t>
      </w:r>
      <w:r w:rsidR="00B62F95" w:rsidRPr="00A9604F">
        <w:t xml:space="preserve">in the </w:t>
      </w:r>
      <w:r w:rsidR="00B62F95">
        <w:t xml:space="preserve">TDSR </w:t>
      </w:r>
      <w:r w:rsidR="00B62F95" w:rsidRPr="00A9604F">
        <w:t>Schedule</w:t>
      </w:r>
      <w:r w:rsidR="00832EEB">
        <w:t>;</w:t>
      </w:r>
    </w:p>
    <w:p w14:paraId="43C0156D" w14:textId="0DA6CB49" w:rsidR="00B62F95" w:rsidRDefault="00E730BF" w:rsidP="00832EEB">
      <w:pPr>
        <w:pStyle w:val="SOWSubL1-ASDEFCON"/>
      </w:pPr>
      <w:r>
        <w:t xml:space="preserve">if </w:t>
      </w:r>
      <w:r w:rsidR="00E01AF5">
        <w:t xml:space="preserve">Commonwealth </w:t>
      </w:r>
      <w:r>
        <w:t xml:space="preserve">rights to the Technical Data are restricted for reasons other than those defined </w:t>
      </w:r>
      <w:r w:rsidR="00174F7C">
        <w:t>through</w:t>
      </w:r>
      <w:r>
        <w:t xml:space="preserve"> clause 5 of the COC</w:t>
      </w:r>
      <w:r w:rsidR="00B62F95">
        <w:t xml:space="preserve"> (eg,</w:t>
      </w:r>
      <w:r w:rsidR="00174F7C">
        <w:t xml:space="preserve"> restricted due to</w:t>
      </w:r>
      <w:r w:rsidR="00B62F95">
        <w:t xml:space="preserve"> </w:t>
      </w:r>
      <w:r>
        <w:t>Export Approval</w:t>
      </w:r>
      <w:r w:rsidR="00E01AF5">
        <w:t>s</w:t>
      </w:r>
      <w:r>
        <w:t>),</w:t>
      </w:r>
      <w:r w:rsidR="00E01AF5">
        <w:t xml:space="preserve"> </w:t>
      </w:r>
      <w:r w:rsidR="007110C6">
        <w:t xml:space="preserve">details of or </w:t>
      </w:r>
      <w:r>
        <w:t xml:space="preserve">a cross-reference to the applicable licence or agreement (eg, </w:t>
      </w:r>
      <w:r w:rsidR="00B62F95">
        <w:t>Technical Assistance Agreement)</w:t>
      </w:r>
      <w:r w:rsidR="00B62F95" w:rsidRPr="00A9604F">
        <w:t>;</w:t>
      </w:r>
    </w:p>
    <w:p w14:paraId="357DF50A" w14:textId="43AB0255" w:rsidR="00E730BF" w:rsidRPr="00A9604F" w:rsidRDefault="00E730BF" w:rsidP="00832EEB">
      <w:pPr>
        <w:pStyle w:val="SOWSubL1-ASDEFCON"/>
      </w:pPr>
      <w:r>
        <w:t>if the Contractor’s rights to use and sublicense an item of Technical Data are restricted (</w:t>
      </w:r>
      <w:r w:rsidR="00CB3E3B">
        <w:t>eg</w:t>
      </w:r>
      <w:r>
        <w:t xml:space="preserve">, when the item </w:t>
      </w:r>
      <w:r w:rsidR="00CB3E3B">
        <w:t xml:space="preserve">of Technical Data </w:t>
      </w:r>
      <w:r>
        <w:t xml:space="preserve">is GFD, GFI or </w:t>
      </w:r>
      <w:r w:rsidR="00CB3E3B">
        <w:t xml:space="preserve">related to </w:t>
      </w:r>
      <w:r>
        <w:t xml:space="preserve">a </w:t>
      </w:r>
      <w:r w:rsidR="006C36D5">
        <w:t xml:space="preserve">Product in the </w:t>
      </w:r>
      <w:r>
        <w:t>Product</w:t>
      </w:r>
      <w:r w:rsidR="009C1604">
        <w:t>s</w:t>
      </w:r>
      <w:r>
        <w:t xml:space="preserve"> Being Supported</w:t>
      </w:r>
      <w:r w:rsidR="006C36D5">
        <w:t xml:space="preserve"> Restrictions Schedule</w:t>
      </w:r>
      <w:r>
        <w:t>), details of or a cross-reference to the applicable Attachment, licence or agreement;</w:t>
      </w:r>
    </w:p>
    <w:p w14:paraId="3B02C785" w14:textId="23C759BE" w:rsidR="00B62F95" w:rsidRDefault="00B62F95" w:rsidP="00B62F95">
      <w:pPr>
        <w:pStyle w:val="SOWSubL1-ASDEFCON"/>
      </w:pPr>
      <w:r>
        <w:lastRenderedPageBreak/>
        <w:t xml:space="preserve">any applicable Australian or foreign </w:t>
      </w:r>
      <w:r w:rsidRPr="00A9604F">
        <w:t>security classification;</w:t>
      </w:r>
    </w:p>
    <w:p w14:paraId="31CA9A9A" w14:textId="128561F4" w:rsidR="009D7CE0" w:rsidRPr="00A9604F" w:rsidRDefault="009D7CE0" w:rsidP="00B62F95">
      <w:pPr>
        <w:pStyle w:val="SOWSubL1-ASDEFCON"/>
      </w:pPr>
      <w:bookmarkStart w:id="14" w:name="_Ref13061468"/>
      <w:r w:rsidRPr="00014E0D">
        <w:t xml:space="preserve">a Technical Data category (eg, a manual, </w:t>
      </w:r>
      <w:r>
        <w:t xml:space="preserve">drawing, Software source code, technical </w:t>
      </w:r>
      <w:r w:rsidRPr="00014E0D">
        <w:t>report, Training Materials, etc</w:t>
      </w:r>
      <w:r>
        <w:t>)</w:t>
      </w:r>
      <w:r w:rsidRPr="00014E0D">
        <w:t xml:space="preserve"> appropriate to enable </w:t>
      </w:r>
      <w:r>
        <w:t xml:space="preserve">listing and </w:t>
      </w:r>
      <w:r w:rsidRPr="00014E0D">
        <w:t>sorting of TDL data</w:t>
      </w:r>
      <w:r>
        <w:t>;</w:t>
      </w:r>
      <w:bookmarkEnd w:id="14"/>
    </w:p>
    <w:p w14:paraId="74AD19BF" w14:textId="106586A9" w:rsidR="00AC098E" w:rsidRPr="00A9604F" w:rsidRDefault="00B62F95" w:rsidP="00AC098E">
      <w:pPr>
        <w:pStyle w:val="SOWSubL1-ASDEFCON"/>
      </w:pPr>
      <w:r>
        <w:t xml:space="preserve">when </w:t>
      </w:r>
      <w:r w:rsidR="009D7CE0">
        <w:t>development or</w:t>
      </w:r>
      <w:r>
        <w:t xml:space="preserve"> update is applicable,</w:t>
      </w:r>
      <w:r w:rsidRPr="00A9604F">
        <w:t xml:space="preserve"> </w:t>
      </w:r>
      <w:r w:rsidR="00AC098E" w:rsidRPr="00A9604F">
        <w:t>the standard</w:t>
      </w:r>
      <w:r>
        <w:t>s</w:t>
      </w:r>
      <w:r w:rsidR="00AC098E" w:rsidRPr="00A9604F">
        <w:t xml:space="preserve"> to which the item of Technical Data will be, or has been, prepared (eg, </w:t>
      </w:r>
      <w:r>
        <w:t xml:space="preserve">a data item description, </w:t>
      </w:r>
      <w:r w:rsidR="0021635B">
        <w:t xml:space="preserve">or </w:t>
      </w:r>
      <w:r w:rsidR="00AC098E" w:rsidRPr="00A9604F">
        <w:t>S1000D</w:t>
      </w:r>
      <w:r w:rsidRPr="004D62E0">
        <w:rPr>
          <w:vertAlign w:val="superscript"/>
        </w:rPr>
        <w:t>TM</w:t>
      </w:r>
      <w:r w:rsidR="00AC098E" w:rsidRPr="00A9604F">
        <w:t xml:space="preserve"> </w:t>
      </w:r>
      <w:r w:rsidR="00FC3BD1">
        <w:t xml:space="preserve">and </w:t>
      </w:r>
      <w:r w:rsidR="00FC3BD1" w:rsidRPr="00A9604F">
        <w:t>DEF(AUST)</w:t>
      </w:r>
      <w:r w:rsidR="00FC3BD1">
        <w:t>IPS-5630</w:t>
      </w:r>
      <w:r w:rsidR="00AC098E" w:rsidRPr="00A9604F">
        <w:t>);</w:t>
      </w:r>
    </w:p>
    <w:p w14:paraId="25BF38C2" w14:textId="70ACED9C" w:rsidR="009D7CE0" w:rsidRDefault="00B62F95" w:rsidP="00AC098E">
      <w:pPr>
        <w:pStyle w:val="SOWSubL1-ASDEFCON"/>
      </w:pPr>
      <w:r>
        <w:t xml:space="preserve">when applicable, </w:t>
      </w:r>
      <w:r w:rsidR="00AC098E" w:rsidRPr="00A9604F">
        <w:t xml:space="preserve">delivery </w:t>
      </w:r>
      <w:r>
        <w:t>details</w:t>
      </w:r>
      <w:r w:rsidR="00AC098E" w:rsidRPr="00A9604F">
        <w:t>, including</w:t>
      </w:r>
      <w:r w:rsidR="009D7CE0">
        <w:t>:</w:t>
      </w:r>
    </w:p>
    <w:p w14:paraId="435F6B05" w14:textId="7CE4008D" w:rsidR="009D7CE0" w:rsidRDefault="009D7CE0" w:rsidP="001A3139">
      <w:pPr>
        <w:pStyle w:val="SOWSubL2-ASDEFCON"/>
      </w:pPr>
      <w:r>
        <w:t>if the item of Technical Data is to be delivered to the Commonwealth;</w:t>
      </w:r>
    </w:p>
    <w:p w14:paraId="17985299" w14:textId="35245AB4" w:rsidR="009D7CE0" w:rsidRDefault="009C1AE9" w:rsidP="00E033DD">
      <w:pPr>
        <w:pStyle w:val="SOWSubL2-ASDEFCON"/>
      </w:pPr>
      <w:r>
        <w:t xml:space="preserve">details of the recipient, including </w:t>
      </w:r>
      <w:r w:rsidR="00B62F95">
        <w:t xml:space="preserve">the </w:t>
      </w:r>
      <w:r w:rsidR="00AC098E" w:rsidRPr="00A9604F">
        <w:t>location</w:t>
      </w:r>
      <w:r w:rsidR="00E033DD">
        <w:t>,</w:t>
      </w:r>
      <w:r w:rsidR="00E033DD" w:rsidRPr="00E033DD">
        <w:t xml:space="preserve"> </w:t>
      </w:r>
      <w:r w:rsidR="00E033DD">
        <w:t>organisation and p</w:t>
      </w:r>
      <w:r w:rsidR="005A7D31">
        <w:t xml:space="preserve">osition </w:t>
      </w:r>
      <w:r w:rsidR="00E033DD">
        <w:t>o</w:t>
      </w:r>
      <w:r w:rsidR="005A7D31">
        <w:t>f</w:t>
      </w:r>
      <w:r w:rsidR="00E033DD">
        <w:t xml:space="preserve"> the recipient;</w:t>
      </w:r>
    </w:p>
    <w:p w14:paraId="11FA523F" w14:textId="5FAE163F" w:rsidR="009D7CE0" w:rsidRDefault="009C1AE9" w:rsidP="00E033DD">
      <w:pPr>
        <w:pStyle w:val="SOWSubL2-ASDEFCON"/>
      </w:pPr>
      <w:r>
        <w:t xml:space="preserve">the </w:t>
      </w:r>
      <w:r w:rsidR="00AC098E" w:rsidRPr="00A9604F">
        <w:t>quantity</w:t>
      </w:r>
      <w:r w:rsidR="009D7CE0">
        <w:t xml:space="preserve"> to be delivered</w:t>
      </w:r>
      <w:r w:rsidR="007110C6">
        <w:t xml:space="preserve"> and the method (eg, use of data repository)</w:t>
      </w:r>
      <w:r w:rsidR="009D7CE0">
        <w:t>;</w:t>
      </w:r>
      <w:r w:rsidR="00AC098E" w:rsidRPr="00A9604F">
        <w:t xml:space="preserve"> and</w:t>
      </w:r>
    </w:p>
    <w:p w14:paraId="2FC1ABD3" w14:textId="69E80696" w:rsidR="00AC098E" w:rsidRPr="00A9604F" w:rsidRDefault="009D7CE0" w:rsidP="00E033DD">
      <w:pPr>
        <w:pStyle w:val="SOWSubL2-ASDEFCON"/>
      </w:pPr>
      <w:r>
        <w:t xml:space="preserve">the proposed or actual </w:t>
      </w:r>
      <w:r w:rsidR="00AC098E" w:rsidRPr="00A9604F">
        <w:t>delivery date;</w:t>
      </w:r>
    </w:p>
    <w:p w14:paraId="33E985CF" w14:textId="77777777" w:rsidR="00AC098E" w:rsidRPr="00A9604F" w:rsidRDefault="00AC098E" w:rsidP="00AC098E">
      <w:pPr>
        <w:pStyle w:val="SOWSubL1-ASDEFCON"/>
      </w:pPr>
      <w:r w:rsidRPr="00A9604F">
        <w:t xml:space="preserve">the native format of the </w:t>
      </w:r>
      <w:r w:rsidR="00B62F95">
        <w:t xml:space="preserve">item of </w:t>
      </w:r>
      <w:r w:rsidRPr="00A9604F">
        <w:t>Technical Data and:</w:t>
      </w:r>
    </w:p>
    <w:p w14:paraId="20BF2CF8" w14:textId="5DF6A994" w:rsidR="00AC098E" w:rsidRPr="00A9604F" w:rsidRDefault="00AC098E" w:rsidP="00AC098E">
      <w:pPr>
        <w:pStyle w:val="SOWSubL2-ASDEFCON"/>
      </w:pPr>
      <w:r w:rsidRPr="00A9604F">
        <w:t xml:space="preserve">if digital, the </w:t>
      </w:r>
      <w:r w:rsidR="00B62F95">
        <w:t xml:space="preserve">name and </w:t>
      </w:r>
      <w:r w:rsidRPr="00A9604F">
        <w:t>file type and</w:t>
      </w:r>
      <w:r w:rsidR="00B62F95">
        <w:t>, for Technical Data other than Commercial TD</w:t>
      </w:r>
      <w:r w:rsidR="0065257E">
        <w:t>,</w:t>
      </w:r>
      <w:r w:rsidR="00B62F95" w:rsidRPr="00A9604F">
        <w:t xml:space="preserve"> </w:t>
      </w:r>
      <w:r w:rsidRPr="00A9604F">
        <w:t xml:space="preserve">the </w:t>
      </w:r>
      <w:r w:rsidR="0065257E" w:rsidRPr="00014E0D">
        <w:t xml:space="preserve">authoring application, the document / </w:t>
      </w:r>
      <w:r w:rsidR="00FC3BD1">
        <w:t xml:space="preserve">schema / </w:t>
      </w:r>
      <w:r w:rsidR="0065257E" w:rsidRPr="00014E0D">
        <w:t>data type definition and translator files (if applicable)</w:t>
      </w:r>
      <w:r w:rsidRPr="00A9604F">
        <w:t>; or</w:t>
      </w:r>
    </w:p>
    <w:p w14:paraId="612CE69B" w14:textId="64FEB283" w:rsidR="00AC098E" w:rsidRPr="00A9604F" w:rsidRDefault="00AC098E" w:rsidP="00AC098E">
      <w:pPr>
        <w:pStyle w:val="SOWSubL2-ASDEFCON"/>
      </w:pPr>
      <w:r w:rsidRPr="00A9604F">
        <w:t>if not digital, the type of hard copy format (e</w:t>
      </w:r>
      <w:r w:rsidR="009C1604">
        <w:t>g</w:t>
      </w:r>
      <w:r w:rsidRPr="00A9604F">
        <w:t>, paper, microfilm, aperture card);</w:t>
      </w:r>
    </w:p>
    <w:p w14:paraId="1297B136" w14:textId="1A134547" w:rsidR="0065257E" w:rsidRDefault="0065257E" w:rsidP="00AC098E">
      <w:pPr>
        <w:pStyle w:val="SOWSubL1-ASDEFCON"/>
      </w:pPr>
      <w:r>
        <w:t xml:space="preserve">if applicable, </w:t>
      </w:r>
      <w:r w:rsidR="00AC098E" w:rsidRPr="00A9604F">
        <w:t>the</w:t>
      </w:r>
      <w:r w:rsidR="00E033DD">
        <w:t xml:space="preserve"> </w:t>
      </w:r>
      <w:r w:rsidR="00854D13">
        <w:t>Data Item Description (DID)</w:t>
      </w:r>
      <w:r w:rsidR="00E033DD">
        <w:t xml:space="preserve"> number or</w:t>
      </w:r>
      <w:r w:rsidR="00AC098E" w:rsidRPr="00A9604F">
        <w:t xml:space="preserve"> S&amp;Q </w:t>
      </w:r>
      <w:r>
        <w:t>O</w:t>
      </w:r>
      <w:r w:rsidR="00AC098E" w:rsidRPr="00A9604F">
        <w:t>rder number</w:t>
      </w:r>
      <w:r>
        <w:t>; and</w:t>
      </w:r>
    </w:p>
    <w:p w14:paraId="6076237B" w14:textId="53D06B11" w:rsidR="00AC098E" w:rsidRPr="00A9604F" w:rsidRDefault="0065257E" w:rsidP="00AC098E">
      <w:pPr>
        <w:pStyle w:val="SOWSubL1-ASDEFCON"/>
      </w:pPr>
      <w:r w:rsidRPr="00014E0D">
        <w:t>the current or intended end-user</w:t>
      </w:r>
      <w:r>
        <w:t>(</w:t>
      </w:r>
      <w:r w:rsidRPr="00014E0D">
        <w:t>s</w:t>
      </w:r>
      <w:r>
        <w:t>)</w:t>
      </w:r>
      <w:r w:rsidR="00E033DD">
        <w:t xml:space="preserve"> (eg,</w:t>
      </w:r>
      <w:r w:rsidRPr="00014E0D">
        <w:t xml:space="preserve"> Commonwealth</w:t>
      </w:r>
      <w:r w:rsidR="00E033DD">
        <w:t xml:space="preserve"> system operator</w:t>
      </w:r>
      <w:r w:rsidRPr="00014E0D">
        <w:t xml:space="preserve">, Contractor, </w:t>
      </w:r>
      <w:r w:rsidR="009C1AE9">
        <w:t xml:space="preserve">an applicable </w:t>
      </w:r>
      <w:r w:rsidRPr="00014E0D">
        <w:t>Subcontractor</w:t>
      </w:r>
      <w:r>
        <w:t xml:space="preserve"> </w:t>
      </w:r>
      <w:r w:rsidR="00E33949">
        <w:t>and/</w:t>
      </w:r>
      <w:r>
        <w:t xml:space="preserve">or </w:t>
      </w:r>
      <w:r w:rsidR="00E33949">
        <w:t xml:space="preserve">an </w:t>
      </w:r>
      <w:r>
        <w:t>Associated Party</w:t>
      </w:r>
      <w:r w:rsidRPr="00014E0D">
        <w:t>)</w:t>
      </w:r>
      <w:r w:rsidR="001A3A3B">
        <w:t xml:space="preserve">, including whether or not that end-user is a </w:t>
      </w:r>
      <w:r w:rsidR="003E7ADB">
        <w:t xml:space="preserve">Subcontractor in </w:t>
      </w:r>
      <w:r w:rsidR="001A3A3B">
        <w:t>Australia or New Zealand</w:t>
      </w:r>
      <w:r w:rsidR="00AC098E" w:rsidRPr="00A9604F">
        <w:t>.</w:t>
      </w:r>
    </w:p>
    <w:p w14:paraId="2F3C0EBC" w14:textId="1B9ACBE7" w:rsidR="000F349F" w:rsidRPr="00A9604F" w:rsidRDefault="000F349F" w:rsidP="001A3139">
      <w:pPr>
        <w:pStyle w:val="SOWTL4-ASDEFCON"/>
      </w:pPr>
      <w:r w:rsidRPr="00A9604F">
        <w:t>The TDL shall enable the</w:t>
      </w:r>
      <w:r w:rsidR="0065257E">
        <w:t xml:space="preserve"> items of</w:t>
      </w:r>
      <w:r w:rsidRPr="00A9604F">
        <w:t xml:space="preserve"> T</w:t>
      </w:r>
      <w:r w:rsidR="00C62DF9" w:rsidRPr="00A9604F">
        <w:t xml:space="preserve">echnical </w:t>
      </w:r>
      <w:r w:rsidRPr="00A9604F">
        <w:t>D</w:t>
      </w:r>
      <w:r w:rsidR="00C62DF9" w:rsidRPr="00A9604F">
        <w:t>ata</w:t>
      </w:r>
      <w:r w:rsidRPr="00A9604F">
        <w:t xml:space="preserve"> to be listed </w:t>
      </w:r>
      <w:r w:rsidR="00E033DD">
        <w:t xml:space="preserve">(filtered) </w:t>
      </w:r>
      <w:r w:rsidR="0065257E">
        <w:t xml:space="preserve">and sorted, including </w:t>
      </w:r>
      <w:r w:rsidRPr="00A9604F">
        <w:t>by:</w:t>
      </w:r>
    </w:p>
    <w:p w14:paraId="2E0E0F1A" w14:textId="3AA4AC7A" w:rsidR="000F349F" w:rsidRPr="00A9604F" w:rsidRDefault="000F349F" w:rsidP="00330BEF">
      <w:pPr>
        <w:pStyle w:val="SOWSubL1-ASDEFCON"/>
      </w:pPr>
      <w:r w:rsidRPr="00A9604F">
        <w:t xml:space="preserve">the </w:t>
      </w:r>
      <w:r w:rsidR="004C53CB" w:rsidRPr="00A9604F">
        <w:t>Services area (ie, Operating Support Services, Engineering Services, Maintenance Services, Supply Services,</w:t>
      </w:r>
      <w:r w:rsidR="00E033DD">
        <w:t xml:space="preserve"> or</w:t>
      </w:r>
      <w:r w:rsidR="004C53CB" w:rsidRPr="00A9604F">
        <w:t xml:space="preserve"> Training Services</w:t>
      </w:r>
      <w:r w:rsidR="00E033DD">
        <w:t>,</w:t>
      </w:r>
      <w:r w:rsidR="004C53CB" w:rsidRPr="00A9604F">
        <w:t xml:space="preserve"> as </w:t>
      </w:r>
      <w:r w:rsidRPr="00A9604F">
        <w:t>applicable</w:t>
      </w:r>
      <w:r w:rsidR="00E033DD">
        <w:t>)</w:t>
      </w:r>
      <w:r w:rsidRPr="00A9604F">
        <w:t>;</w:t>
      </w:r>
    </w:p>
    <w:p w14:paraId="6C6612E3" w14:textId="21A2FC2D" w:rsidR="0065257E" w:rsidRDefault="000F349F" w:rsidP="00330BEF">
      <w:pPr>
        <w:pStyle w:val="SOWSubL1-ASDEFCON"/>
      </w:pPr>
      <w:r w:rsidRPr="00A9604F">
        <w:t xml:space="preserve">the applicable </w:t>
      </w:r>
      <w:r w:rsidR="0065257E">
        <w:t xml:space="preserve">Product identifier, </w:t>
      </w:r>
      <w:r w:rsidRPr="00A9604F">
        <w:t>system</w:t>
      </w:r>
      <w:r w:rsidR="0065257E">
        <w:t xml:space="preserve"> identification</w:t>
      </w:r>
      <w:r w:rsidRPr="00A9604F">
        <w:t xml:space="preserve">, </w:t>
      </w:r>
      <w:r w:rsidR="0065257E">
        <w:t xml:space="preserve">CI </w:t>
      </w:r>
      <w:r w:rsidRPr="00A9604F">
        <w:t xml:space="preserve">or </w:t>
      </w:r>
      <w:r w:rsidR="0065257E">
        <w:t>other index number</w:t>
      </w:r>
      <w:r w:rsidRPr="00A9604F">
        <w:t>;</w:t>
      </w:r>
    </w:p>
    <w:p w14:paraId="22EF8262" w14:textId="525A71AF" w:rsidR="000F349F" w:rsidRPr="00A9604F" w:rsidRDefault="0065257E" w:rsidP="00330BEF">
      <w:pPr>
        <w:pStyle w:val="SOWSubL1-ASDEFCON"/>
      </w:pPr>
      <w:r w:rsidRPr="00014E0D">
        <w:t>the source of the Technical Data</w:t>
      </w:r>
      <w:r>
        <w:t>;</w:t>
      </w:r>
    </w:p>
    <w:p w14:paraId="33DB8A5B" w14:textId="4B1ED9A9" w:rsidR="009C1AE9" w:rsidRDefault="000F349F" w:rsidP="00330BEF">
      <w:pPr>
        <w:pStyle w:val="SOWSubL1-ASDEFCON"/>
      </w:pPr>
      <w:r w:rsidRPr="00A9604F">
        <w:t xml:space="preserve">the </w:t>
      </w:r>
      <w:r w:rsidR="0065257E">
        <w:t xml:space="preserve">current or intended </w:t>
      </w:r>
      <w:r w:rsidRPr="00A9604F">
        <w:t>end-user</w:t>
      </w:r>
      <w:r w:rsidR="00E033DD">
        <w:t>(s)</w:t>
      </w:r>
      <w:r w:rsidR="009C1AE9">
        <w:t>;</w:t>
      </w:r>
    </w:p>
    <w:p w14:paraId="7B8CEB0D" w14:textId="18C20688" w:rsidR="009C1AE9" w:rsidRDefault="009C1AE9" w:rsidP="00330BEF">
      <w:pPr>
        <w:pStyle w:val="SOWSubL1-ASDEFCON"/>
      </w:pPr>
      <w:r>
        <w:t>the recipient</w:t>
      </w:r>
      <w:r w:rsidR="000F349F" w:rsidRPr="00A9604F">
        <w:t xml:space="preserve"> of the T</w:t>
      </w:r>
      <w:r w:rsidR="00C62DF9" w:rsidRPr="00A9604F">
        <w:t xml:space="preserve">echnical </w:t>
      </w:r>
      <w:r w:rsidR="000F349F" w:rsidRPr="00A9604F">
        <w:t>D</w:t>
      </w:r>
      <w:r w:rsidR="00C62DF9" w:rsidRPr="00A9604F">
        <w:t>ata</w:t>
      </w:r>
      <w:r w:rsidR="000F349F" w:rsidRPr="00A9604F">
        <w:t xml:space="preserve"> </w:t>
      </w:r>
      <w:r>
        <w:t>that is delivered or required to be delivered under the Contract (excluding the ‘delivery’ of GFI and GFD to the Contractor); and</w:t>
      </w:r>
    </w:p>
    <w:p w14:paraId="59699D13" w14:textId="515F50BB" w:rsidR="000F349F" w:rsidRDefault="009C1AE9" w:rsidP="00330BEF">
      <w:pPr>
        <w:pStyle w:val="SOWSubL1-ASDEFCON"/>
      </w:pPr>
      <w:r>
        <w:t>attributes that identify an item of Technical Data as being included in one or more of the categories identified for cl</w:t>
      </w:r>
      <w:r w:rsidR="00232543">
        <w:t>a</w:t>
      </w:r>
      <w:r>
        <w:t>use</w:t>
      </w:r>
      <w:r w:rsidR="00232543">
        <w:t xml:space="preserve"> </w:t>
      </w:r>
      <w:r w:rsidR="00232543">
        <w:fldChar w:fldCharType="begin"/>
      </w:r>
      <w:r w:rsidR="00232543">
        <w:instrText xml:space="preserve"> REF _Ref13061468 \r \h </w:instrText>
      </w:r>
      <w:r w:rsidR="00232543">
        <w:fldChar w:fldCharType="separate"/>
      </w:r>
      <w:r w:rsidR="009A764F">
        <w:t>6.2.2.1m</w:t>
      </w:r>
      <w:r w:rsidR="00232543">
        <w:fldChar w:fldCharType="end"/>
      </w:r>
      <w:r w:rsidR="000F349F" w:rsidRPr="00A9604F">
        <w:t>.</w:t>
      </w:r>
    </w:p>
    <w:p w14:paraId="50A8E967" w14:textId="4867E608" w:rsidR="008558E3" w:rsidRDefault="00366BA5" w:rsidP="00366BA5">
      <w:pPr>
        <w:pStyle w:val="SOWHL3-ASDEFCON"/>
      </w:pPr>
      <w:r>
        <w:t>Technical Data to be Delivered to the Commonwealth</w:t>
      </w:r>
    </w:p>
    <w:p w14:paraId="0B7987C7" w14:textId="0CF13CBD" w:rsidR="008558E3" w:rsidRDefault="00366BA5" w:rsidP="00366BA5">
      <w:pPr>
        <w:pStyle w:val="SOWTL4-ASDEFCON"/>
      </w:pPr>
      <w:r>
        <w:t xml:space="preserve">Without limiting any other requirement </w:t>
      </w:r>
      <w:r w:rsidR="00EB25E5">
        <w:t>under</w:t>
      </w:r>
      <w:r>
        <w:t xml:space="preserve"> </w:t>
      </w:r>
      <w:bookmarkStart w:id="15" w:name="_Hlk126931883"/>
      <w:r w:rsidR="008C1B69">
        <w:t xml:space="preserve">this DID or </w:t>
      </w:r>
      <w:r>
        <w:t xml:space="preserve">the SOW, </w:t>
      </w:r>
      <w:bookmarkEnd w:id="15"/>
      <w:r>
        <w:t>the TDL shall, as a minimum, identify the following Technical Data as required to be delivered to the Commonwealth:</w:t>
      </w:r>
    </w:p>
    <w:p w14:paraId="29B2BCF0" w14:textId="6EA6984D" w:rsidR="00366BA5" w:rsidRDefault="006A2515" w:rsidP="00366BA5">
      <w:pPr>
        <w:pStyle w:val="SOWSubL1-ASDEFCON"/>
      </w:pPr>
      <w:bookmarkStart w:id="16" w:name="_Ref202860463"/>
      <w:r w:rsidRPr="000932A7">
        <w:t>all Technical Data explicitly identified in the SOW for delivery to the Commonwealth, such as all data items that are or contain Technical Data</w:t>
      </w:r>
      <w:r>
        <w:t xml:space="preserve"> </w:t>
      </w:r>
      <w:r w:rsidR="00241865">
        <w:t xml:space="preserve">(eg, Configuration Change data, investigation reports, Training </w:t>
      </w:r>
      <w:r w:rsidR="002863F7">
        <w:t xml:space="preserve">Materials </w:t>
      </w:r>
      <w:r w:rsidR="00241865">
        <w:t>updates, as applicable</w:t>
      </w:r>
      <w:r>
        <w:t>);</w:t>
      </w:r>
      <w:bookmarkEnd w:id="16"/>
    </w:p>
    <w:p w14:paraId="7067BAFB" w14:textId="65C98ADC" w:rsidR="006A2515" w:rsidRDefault="006A2515" w:rsidP="00366BA5">
      <w:pPr>
        <w:pStyle w:val="SOWSubL1-ASDEFCON"/>
      </w:pPr>
      <w:bookmarkStart w:id="17" w:name="_Ref202860465"/>
      <w:r>
        <w:t xml:space="preserve">the Technical Data required to be identified </w:t>
      </w:r>
      <w:r w:rsidR="002863F7">
        <w:t>under</w:t>
      </w:r>
      <w:r>
        <w:t xml:space="preserve"> clauses </w:t>
      </w:r>
      <w:r>
        <w:fldChar w:fldCharType="begin"/>
      </w:r>
      <w:r>
        <w:instrText xml:space="preserve"> REF _Ref202860240 \w \h </w:instrText>
      </w:r>
      <w:r>
        <w:fldChar w:fldCharType="separate"/>
      </w:r>
      <w:r>
        <w:t>6.2.1.1c</w:t>
      </w:r>
      <w:r>
        <w:fldChar w:fldCharType="end"/>
      </w:r>
      <w:r>
        <w:t xml:space="preserve"> to </w:t>
      </w:r>
      <w:r>
        <w:fldChar w:fldCharType="begin"/>
      </w:r>
      <w:r>
        <w:instrText xml:space="preserve"> REF _Ref202860242 \w \h </w:instrText>
      </w:r>
      <w:r>
        <w:fldChar w:fldCharType="separate"/>
      </w:r>
      <w:r>
        <w:t>6.2.1.1f</w:t>
      </w:r>
      <w:r>
        <w:fldChar w:fldCharType="end"/>
      </w:r>
      <w:r w:rsidR="008E5429">
        <w:t>;</w:t>
      </w:r>
      <w:bookmarkEnd w:id="17"/>
      <w:r w:rsidR="0030479A">
        <w:t xml:space="preserve"> and</w:t>
      </w:r>
    </w:p>
    <w:p w14:paraId="77EB1E63" w14:textId="488D6B7D" w:rsidR="003F0C68" w:rsidRDefault="008E5429" w:rsidP="00366BA5">
      <w:pPr>
        <w:pStyle w:val="SOWSubL1-ASDEFCON"/>
      </w:pPr>
      <w:r>
        <w:t xml:space="preserve">to the extent not covered by subclauses </w:t>
      </w:r>
      <w:r>
        <w:fldChar w:fldCharType="begin"/>
      </w:r>
      <w:r>
        <w:instrText xml:space="preserve"> REF _Ref202860463 \w \h </w:instrText>
      </w:r>
      <w:r>
        <w:fldChar w:fldCharType="separate"/>
      </w:r>
      <w:r>
        <w:t>6.2.3.1a</w:t>
      </w:r>
      <w:r>
        <w:fldChar w:fldCharType="end"/>
      </w:r>
      <w:r>
        <w:t xml:space="preserve"> and </w:t>
      </w:r>
      <w:r>
        <w:fldChar w:fldCharType="begin"/>
      </w:r>
      <w:r>
        <w:instrText xml:space="preserve"> REF _Ref202860465 \w \h </w:instrText>
      </w:r>
      <w:r>
        <w:fldChar w:fldCharType="separate"/>
      </w:r>
      <w:r>
        <w:t>6.2.3.1b</w:t>
      </w:r>
      <w:r>
        <w:fldChar w:fldCharType="end"/>
      </w:r>
      <w:r>
        <w:t xml:space="preserve">, </w:t>
      </w:r>
      <w:r w:rsidR="0030479A">
        <w:t xml:space="preserve">all </w:t>
      </w:r>
      <w:r>
        <w:t>Technical Data required to enable the Commonwealth</w:t>
      </w:r>
      <w:r w:rsidR="0030479A">
        <w:t>,</w:t>
      </w:r>
      <w:r>
        <w:t xml:space="preserve"> or a person on behalf of the Commonwealth</w:t>
      </w:r>
      <w:r w:rsidR="0030479A">
        <w:t>,</w:t>
      </w:r>
      <w:r>
        <w:t xml:space="preserve"> to</w:t>
      </w:r>
      <w:r w:rsidR="003F0C68">
        <w:t>:</w:t>
      </w:r>
    </w:p>
    <w:p w14:paraId="1B0DE3A6" w14:textId="77777777" w:rsidR="003F0C68" w:rsidRDefault="003F0C68" w:rsidP="003F0C68">
      <w:pPr>
        <w:pStyle w:val="SOWSubL2-ASDEFCON"/>
      </w:pPr>
      <w:r w:rsidRPr="003F0C68">
        <w:t>install, configur</w:t>
      </w:r>
      <w:r>
        <w:t>e</w:t>
      </w:r>
      <w:r w:rsidRPr="003F0C68">
        <w:t>, operat</w:t>
      </w:r>
      <w:r>
        <w:t>e</w:t>
      </w:r>
      <w:r w:rsidRPr="003F0C68">
        <w:t>, maintain, remov</w:t>
      </w:r>
      <w:r>
        <w:t>e</w:t>
      </w:r>
      <w:r w:rsidRPr="003F0C68">
        <w:t>, uninstall or disposing of the Deliverables or Products</w:t>
      </w:r>
      <w:r>
        <w:t>;</w:t>
      </w:r>
    </w:p>
    <w:p w14:paraId="7CC92071" w14:textId="034191CD" w:rsidR="003F0C68" w:rsidRDefault="003F0C68" w:rsidP="003F0C68">
      <w:pPr>
        <w:pStyle w:val="SOWSubL2-ASDEFCON"/>
      </w:pPr>
      <w:r w:rsidRPr="00662094">
        <w:t>integ</w:t>
      </w:r>
      <w:r>
        <w:t>rate</w:t>
      </w:r>
      <w:r w:rsidRPr="00662094">
        <w:t xml:space="preserve"> the Deliverables with the Products or other systems</w:t>
      </w:r>
      <w:r>
        <w:t>;</w:t>
      </w:r>
    </w:p>
    <w:p w14:paraId="5F5F4258" w14:textId="7A5E1D86" w:rsidR="003F0C68" w:rsidRDefault="003F0C68" w:rsidP="003F0C68">
      <w:pPr>
        <w:pStyle w:val="SOWSubL2-ASDEFCON"/>
      </w:pPr>
      <w:r w:rsidRPr="003F0C68">
        <w:t>undertak</w:t>
      </w:r>
      <w:r>
        <w:t>e</w:t>
      </w:r>
      <w:r w:rsidRPr="003F0C68">
        <w:t xml:space="preserve"> training in relation to the Deliverables or the Products</w:t>
      </w:r>
      <w:r>
        <w:t>; and</w:t>
      </w:r>
    </w:p>
    <w:p w14:paraId="03DC5F1D" w14:textId="46E873BA" w:rsidR="008E5429" w:rsidRDefault="003F0C68" w:rsidP="003F0C68">
      <w:pPr>
        <w:pStyle w:val="SOWSubL2-ASDEFCON"/>
      </w:pPr>
      <w:r>
        <w:lastRenderedPageBreak/>
        <w:t xml:space="preserve">modify the Deliverables or the Products as may be required to ensure the continued operation of the Products (eg, to address </w:t>
      </w:r>
      <w:r w:rsidR="00C572E7">
        <w:t>damage repairs</w:t>
      </w:r>
      <w:r>
        <w:t xml:space="preserve"> and </w:t>
      </w:r>
      <w:r w:rsidR="00C572E7">
        <w:t xml:space="preserve">to enable </w:t>
      </w:r>
      <w:r>
        <w:t>parts substitution)</w:t>
      </w:r>
      <w:r w:rsidR="0030479A">
        <w:t>.</w:t>
      </w:r>
    </w:p>
    <w:p w14:paraId="5B2200DF" w14:textId="3BB8D96D" w:rsidR="0030479A" w:rsidRDefault="0030479A" w:rsidP="0030479A">
      <w:pPr>
        <w:pStyle w:val="SOWTL4-ASDEFCON"/>
      </w:pPr>
      <w:r>
        <w:t>Except where otherwise defined in this DID, the SOW</w:t>
      </w:r>
      <w:r w:rsidR="008A3456">
        <w:t>,</w:t>
      </w:r>
      <w:r>
        <w:t xml:space="preserve"> or agreed by the Commonwealth Representative in writing, the TDL shall identify all Technical Data to be delivered to the Commonwealth</w:t>
      </w:r>
      <w:r w:rsidRPr="00C73D33">
        <w:t xml:space="preserve"> </w:t>
      </w:r>
      <w:r>
        <w:t>as:</w:t>
      </w:r>
    </w:p>
    <w:p w14:paraId="02226E0F" w14:textId="77777777" w:rsidR="0030479A" w:rsidRDefault="0030479A" w:rsidP="0030479A">
      <w:pPr>
        <w:pStyle w:val="SOWSubL1-ASDEFCON"/>
      </w:pPr>
      <w:r>
        <w:t>subject to Review by the Commonwealth Representative; and</w:t>
      </w:r>
    </w:p>
    <w:p w14:paraId="580BD4B8" w14:textId="1CDCEBB5" w:rsidR="0030479A" w:rsidRPr="00A9604F" w:rsidRDefault="0030479A" w:rsidP="00594F63">
      <w:pPr>
        <w:pStyle w:val="SOWSubL1-ASDEFCON"/>
      </w:pPr>
      <w:r>
        <w:t>required to be delivered to the Commonwealth within 20 Working Days of the Approval of the TDL or an update to the TDL</w:t>
      </w:r>
      <w:r w:rsidR="008A3456">
        <w:t>.</w:t>
      </w:r>
    </w:p>
    <w:p w14:paraId="43BBD9F0" w14:textId="77777777" w:rsidR="009C6E8A" w:rsidRPr="00A9604F" w:rsidRDefault="009C6E8A" w:rsidP="001A3139">
      <w:pPr>
        <w:pStyle w:val="ASDEFCONNormal"/>
      </w:pPr>
    </w:p>
    <w:sectPr w:rsidR="009C6E8A" w:rsidRPr="00A9604F" w:rsidSect="002863F7">
      <w:headerReference w:type="default" r:id="rId8"/>
      <w:footerReference w:type="default" r:id="rId9"/>
      <w:pgSz w:w="11906" w:h="16838" w:code="9"/>
      <w:pgMar w:top="1304" w:right="1418" w:bottom="907" w:left="1418"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482BC" w14:textId="77777777" w:rsidR="00B0138F" w:rsidRDefault="00B0138F">
      <w:r>
        <w:separator/>
      </w:r>
    </w:p>
  </w:endnote>
  <w:endnote w:type="continuationSeparator" w:id="0">
    <w:p w14:paraId="5F9EE27E" w14:textId="77777777" w:rsidR="00B0138F" w:rsidRDefault="00B0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B62F95" w:rsidRPr="00330BEF" w14:paraId="3325D8F5" w14:textId="77777777" w:rsidTr="00330BEF">
      <w:tc>
        <w:tcPr>
          <w:tcW w:w="2500" w:type="pct"/>
        </w:tcPr>
        <w:p w14:paraId="28A370FF" w14:textId="77777777" w:rsidR="00B62F95" w:rsidRDefault="00B62F95" w:rsidP="00330BEF">
          <w:pPr>
            <w:pStyle w:val="ASDEFCONHeaderFooterLeft"/>
          </w:pPr>
        </w:p>
      </w:tc>
      <w:tc>
        <w:tcPr>
          <w:tcW w:w="2500" w:type="pct"/>
        </w:tcPr>
        <w:p w14:paraId="2132C114" w14:textId="1BE3CDC5" w:rsidR="00B62F95" w:rsidRPr="00330BEF" w:rsidRDefault="00B62F95" w:rsidP="00330BEF">
          <w:pPr>
            <w:pStyle w:val="ASDEFCONHeaderFooterRight"/>
          </w:pPr>
          <w:r w:rsidRPr="00330BEF">
            <w:rPr>
              <w:rStyle w:val="PageNumber"/>
              <w:szCs w:val="24"/>
            </w:rPr>
            <w:fldChar w:fldCharType="begin"/>
          </w:r>
          <w:r w:rsidRPr="00330BEF">
            <w:rPr>
              <w:rStyle w:val="PageNumber"/>
              <w:szCs w:val="24"/>
            </w:rPr>
            <w:instrText xml:space="preserve"> PAGE </w:instrText>
          </w:r>
          <w:r w:rsidRPr="00330BEF">
            <w:rPr>
              <w:rStyle w:val="PageNumber"/>
              <w:szCs w:val="24"/>
            </w:rPr>
            <w:fldChar w:fldCharType="separate"/>
          </w:r>
          <w:r w:rsidR="00112BCE">
            <w:rPr>
              <w:rStyle w:val="PageNumber"/>
              <w:noProof/>
              <w:szCs w:val="24"/>
            </w:rPr>
            <w:t>4</w:t>
          </w:r>
          <w:r w:rsidRPr="00330BEF">
            <w:rPr>
              <w:rStyle w:val="PageNumber"/>
              <w:szCs w:val="24"/>
            </w:rPr>
            <w:fldChar w:fldCharType="end"/>
          </w:r>
        </w:p>
      </w:tc>
    </w:tr>
    <w:tr w:rsidR="00B62F95" w14:paraId="197ACF9C" w14:textId="77777777" w:rsidTr="00330BEF">
      <w:tc>
        <w:tcPr>
          <w:tcW w:w="5000" w:type="pct"/>
          <w:gridSpan w:val="2"/>
        </w:tcPr>
        <w:p w14:paraId="4E010DCA" w14:textId="291E8053" w:rsidR="00B62F95" w:rsidRDefault="00112BCE" w:rsidP="00330BEF">
          <w:pPr>
            <w:pStyle w:val="ASDEFCONHeaderFooterClassification"/>
          </w:pPr>
          <w:r>
            <w:fldChar w:fldCharType="begin"/>
          </w:r>
          <w:r>
            <w:instrText xml:space="preserve"> DOCPROPERTY  Classification  \* MERGEFORMAT </w:instrText>
          </w:r>
          <w:r>
            <w:fldChar w:fldCharType="separate"/>
          </w:r>
          <w:r w:rsidR="009A764F">
            <w:t>OFFICIAL</w:t>
          </w:r>
          <w:r>
            <w:fldChar w:fldCharType="end"/>
          </w:r>
        </w:p>
      </w:tc>
    </w:tr>
  </w:tbl>
  <w:p w14:paraId="177B4341" w14:textId="77777777" w:rsidR="00B62F95" w:rsidRDefault="00B62F95" w:rsidP="00330BEF">
    <w:pPr>
      <w:pStyle w:val="ASDEFCONHeaderFooterLef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51B99" w14:textId="77777777" w:rsidR="00B0138F" w:rsidRDefault="00B0138F">
      <w:r>
        <w:separator/>
      </w:r>
    </w:p>
  </w:footnote>
  <w:footnote w:type="continuationSeparator" w:id="0">
    <w:p w14:paraId="00CFC340" w14:textId="77777777" w:rsidR="00B0138F" w:rsidRDefault="00B0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B62F95" w14:paraId="123E3CEB" w14:textId="77777777" w:rsidTr="00330BEF">
      <w:tc>
        <w:tcPr>
          <w:tcW w:w="5000" w:type="pct"/>
          <w:gridSpan w:val="2"/>
        </w:tcPr>
        <w:p w14:paraId="43078320" w14:textId="3EAE28A1" w:rsidR="00B62F95" w:rsidRDefault="00112BCE" w:rsidP="00330BEF">
          <w:pPr>
            <w:pStyle w:val="ASDEFCONHeaderFooterClassification"/>
          </w:pPr>
          <w:r>
            <w:fldChar w:fldCharType="begin"/>
          </w:r>
          <w:r>
            <w:instrText xml:space="preserve"> DOCPROPERTY  Classification  \* MERGEFORMAT </w:instrText>
          </w:r>
          <w:r>
            <w:fldChar w:fldCharType="separate"/>
          </w:r>
          <w:r w:rsidR="009A764F">
            <w:t>OFFICIAL</w:t>
          </w:r>
          <w:r>
            <w:fldChar w:fldCharType="end"/>
          </w:r>
        </w:p>
      </w:tc>
    </w:tr>
    <w:tr w:rsidR="00B62F95" w14:paraId="4E804337" w14:textId="77777777" w:rsidTr="00330BEF">
      <w:tc>
        <w:tcPr>
          <w:tcW w:w="2500" w:type="pct"/>
        </w:tcPr>
        <w:p w14:paraId="78B3B220" w14:textId="1676A75D" w:rsidR="00B62F95" w:rsidRDefault="00112BCE" w:rsidP="00330BEF">
          <w:pPr>
            <w:pStyle w:val="ASDEFCONHeaderFooterLeft"/>
          </w:pPr>
          <w:r>
            <w:fldChar w:fldCharType="begin"/>
          </w:r>
          <w:r>
            <w:instrText xml:space="preserve"> DOCPROPERTY Header_Left </w:instrText>
          </w:r>
          <w:r>
            <w:fldChar w:fldCharType="separate"/>
          </w:r>
          <w:r w:rsidR="009A764F">
            <w:t>ASDEFCON (Support Short)</w:t>
          </w:r>
          <w:r>
            <w:fldChar w:fldCharType="end"/>
          </w:r>
        </w:p>
      </w:tc>
      <w:tc>
        <w:tcPr>
          <w:tcW w:w="2500" w:type="pct"/>
        </w:tcPr>
        <w:p w14:paraId="20C55CA7" w14:textId="681FA10D" w:rsidR="00B62F95" w:rsidRDefault="00112BCE" w:rsidP="00330BEF">
          <w:pPr>
            <w:pStyle w:val="ASDEFCONHeaderFooterRight"/>
          </w:pPr>
          <w:r>
            <w:fldChar w:fldCharType="begin"/>
          </w:r>
          <w:r>
            <w:instrText xml:space="preserve"> DOCPROPERTY  Title  \* MERGEFORMAT </w:instrText>
          </w:r>
          <w:r>
            <w:fldChar w:fldCharType="separate"/>
          </w:r>
          <w:r w:rsidR="009A764F">
            <w:t>DID-SPTS-TDL</w:t>
          </w:r>
          <w:r>
            <w:fldChar w:fldCharType="end"/>
          </w:r>
          <w:r w:rsidR="00B62F95">
            <w:t>-</w:t>
          </w:r>
          <w:r>
            <w:fldChar w:fldCharType="begin"/>
          </w:r>
          <w:r>
            <w:instrText xml:space="preserve"> DOCPROPERTY Version </w:instrText>
          </w:r>
          <w:r>
            <w:fldChar w:fldCharType="separate"/>
          </w:r>
          <w:r w:rsidR="009A764F">
            <w:t>V3.2</w:t>
          </w:r>
          <w:r>
            <w:fldChar w:fldCharType="end"/>
          </w:r>
        </w:p>
      </w:tc>
    </w:tr>
  </w:tbl>
  <w:p w14:paraId="299F78F0" w14:textId="77777777" w:rsidR="00B62F95" w:rsidRDefault="00B62F95" w:rsidP="00B612E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5BE7685"/>
    <w:multiLevelType w:val="singleLevel"/>
    <w:tmpl w:val="DB62E302"/>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822A8C"/>
    <w:multiLevelType w:val="multilevel"/>
    <w:tmpl w:val="FB7A3212"/>
    <w:lvl w:ilvl="0">
      <w:start w:val="1"/>
      <w:numFmt w:val="decimal"/>
      <w:pStyle w:val="Notespara"/>
      <w:lvlText w:val="%1."/>
      <w:lvlJc w:val="left"/>
      <w:pPr>
        <w:tabs>
          <w:tab w:val="num" w:pos="1276"/>
        </w:tabs>
        <w:ind w:left="1276" w:hanging="1276"/>
      </w:pPr>
      <w:rPr>
        <w:rFonts w:hint="default"/>
      </w:rPr>
    </w:lvl>
    <w:lvl w:ilvl="1">
      <w:start w:val="1"/>
      <w:numFmt w:val="decimal"/>
      <w:lvlText w:val="%1.%2"/>
      <w:lvlJc w:val="left"/>
      <w:pPr>
        <w:tabs>
          <w:tab w:val="num" w:pos="1276"/>
        </w:tabs>
        <w:ind w:left="1276" w:hanging="1276"/>
      </w:pPr>
      <w:rPr>
        <w:rFonts w:hint="default"/>
      </w:rPr>
    </w:lvl>
    <w:lvl w:ilvl="2">
      <w:start w:val="1"/>
      <w:numFmt w:val="decimal"/>
      <w:lvlText w:val="%1.%2.%3"/>
      <w:lvlJc w:val="left"/>
      <w:pPr>
        <w:tabs>
          <w:tab w:val="num" w:pos="1276"/>
        </w:tabs>
        <w:ind w:left="1276" w:hanging="1276"/>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5"/>
    <w:lvlOverride w:ilvl="0">
      <w:startOverride w:val="1"/>
    </w:lvlOverride>
  </w:num>
  <w:num w:numId="3">
    <w:abstractNumId w:val="1"/>
    <w:lvlOverride w:ilvl="0">
      <w:startOverride w:val="1"/>
    </w:lvlOverride>
  </w:num>
  <w:num w:numId="4">
    <w:abstractNumId w:val="19"/>
  </w:num>
  <w:num w:numId="5">
    <w:abstractNumId w:val="7"/>
  </w:num>
  <w:num w:numId="6">
    <w:abstractNumId w:val="32"/>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34"/>
  </w:num>
  <w:num w:numId="11">
    <w:abstractNumId w:val="20"/>
  </w:num>
  <w:num w:numId="12">
    <w:abstractNumId w:val="38"/>
  </w:num>
  <w:num w:numId="13">
    <w:abstractNumId w:val="13"/>
  </w:num>
  <w:num w:numId="14">
    <w:abstractNumId w:val="17"/>
  </w:num>
  <w:num w:numId="15">
    <w:abstractNumId w:val="40"/>
  </w:num>
  <w:num w:numId="16">
    <w:abstractNumId w:val="10"/>
  </w:num>
  <w:num w:numId="17">
    <w:abstractNumId w:val="8"/>
  </w:num>
  <w:num w:numId="18">
    <w:abstractNumId w:val="3"/>
  </w:num>
  <w:num w:numId="19">
    <w:abstractNumId w:val="5"/>
  </w:num>
  <w:num w:numId="20">
    <w:abstractNumId w:val="16"/>
  </w:num>
  <w:num w:numId="21">
    <w:abstractNumId w:val="2"/>
  </w:num>
  <w:num w:numId="22">
    <w:abstractNumId w:val="22"/>
  </w:num>
  <w:num w:numId="23">
    <w:abstractNumId w:val="36"/>
  </w:num>
  <w:num w:numId="24">
    <w:abstractNumId w:val="33"/>
  </w:num>
  <w:num w:numId="25">
    <w:abstractNumId w:val="18"/>
  </w:num>
  <w:num w:numId="26">
    <w:abstractNumId w:val="21"/>
  </w:num>
  <w:num w:numId="27">
    <w:abstractNumId w:val="37"/>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5"/>
  </w:num>
  <w:num w:numId="32">
    <w:abstractNumId w:val="6"/>
  </w:num>
  <w:num w:numId="33">
    <w:abstractNumId w:val="39"/>
  </w:num>
  <w:num w:numId="34">
    <w:abstractNumId w:val="14"/>
  </w:num>
  <w:num w:numId="35">
    <w:abstractNumId w:val="24"/>
  </w:num>
  <w:num w:numId="36">
    <w:abstractNumId w:val="9"/>
  </w:num>
  <w:num w:numId="37">
    <w:abstractNumId w:val="4"/>
  </w:num>
  <w:num w:numId="38">
    <w:abstractNumId w:val="27"/>
  </w:num>
  <w:num w:numId="39">
    <w:abstractNumId w:val="30"/>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31"/>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23"/>
  </w:num>
  <w:num w:numId="48">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FE2"/>
    <w:rsid w:val="000373F0"/>
    <w:rsid w:val="00041D09"/>
    <w:rsid w:val="00043FE6"/>
    <w:rsid w:val="00044BFA"/>
    <w:rsid w:val="000548E5"/>
    <w:rsid w:val="000A39F0"/>
    <w:rsid w:val="000A5759"/>
    <w:rsid w:val="000A6A94"/>
    <w:rsid w:val="000C5587"/>
    <w:rsid w:val="000D37BF"/>
    <w:rsid w:val="000E66DF"/>
    <w:rsid w:val="000F349F"/>
    <w:rsid w:val="00103EA3"/>
    <w:rsid w:val="00112BCE"/>
    <w:rsid w:val="00120824"/>
    <w:rsid w:val="00127078"/>
    <w:rsid w:val="001408C3"/>
    <w:rsid w:val="00144553"/>
    <w:rsid w:val="00152B48"/>
    <w:rsid w:val="00174F7C"/>
    <w:rsid w:val="00193149"/>
    <w:rsid w:val="001A28F7"/>
    <w:rsid w:val="001A3139"/>
    <w:rsid w:val="001A3A3B"/>
    <w:rsid w:val="001F2BAD"/>
    <w:rsid w:val="002013DD"/>
    <w:rsid w:val="0021635B"/>
    <w:rsid w:val="00232543"/>
    <w:rsid w:val="00233849"/>
    <w:rsid w:val="00241865"/>
    <w:rsid w:val="002557E0"/>
    <w:rsid w:val="00255E0F"/>
    <w:rsid w:val="00261CA7"/>
    <w:rsid w:val="0027539C"/>
    <w:rsid w:val="002763E5"/>
    <w:rsid w:val="002863F7"/>
    <w:rsid w:val="00290FE4"/>
    <w:rsid w:val="0030479A"/>
    <w:rsid w:val="003133DA"/>
    <w:rsid w:val="00313EF1"/>
    <w:rsid w:val="00316F1F"/>
    <w:rsid w:val="00330BEF"/>
    <w:rsid w:val="00366BA5"/>
    <w:rsid w:val="00366C04"/>
    <w:rsid w:val="00383CB4"/>
    <w:rsid w:val="003932BD"/>
    <w:rsid w:val="003C1906"/>
    <w:rsid w:val="003C1EA3"/>
    <w:rsid w:val="003C28A5"/>
    <w:rsid w:val="003C706D"/>
    <w:rsid w:val="003E1578"/>
    <w:rsid w:val="003E7ADB"/>
    <w:rsid w:val="003F0C68"/>
    <w:rsid w:val="00411D15"/>
    <w:rsid w:val="00413627"/>
    <w:rsid w:val="00414C28"/>
    <w:rsid w:val="00424CA7"/>
    <w:rsid w:val="00424F21"/>
    <w:rsid w:val="00426A72"/>
    <w:rsid w:val="0043302D"/>
    <w:rsid w:val="00450897"/>
    <w:rsid w:val="00457ECA"/>
    <w:rsid w:val="00472FE2"/>
    <w:rsid w:val="0049362B"/>
    <w:rsid w:val="004B6D38"/>
    <w:rsid w:val="004C53CB"/>
    <w:rsid w:val="004D2EF0"/>
    <w:rsid w:val="004D62E0"/>
    <w:rsid w:val="004E3F0C"/>
    <w:rsid w:val="004F0E69"/>
    <w:rsid w:val="00511E39"/>
    <w:rsid w:val="00516F12"/>
    <w:rsid w:val="00537F72"/>
    <w:rsid w:val="005454E0"/>
    <w:rsid w:val="005525D9"/>
    <w:rsid w:val="00553857"/>
    <w:rsid w:val="005565E2"/>
    <w:rsid w:val="00557458"/>
    <w:rsid w:val="00563BA4"/>
    <w:rsid w:val="00570FE4"/>
    <w:rsid w:val="00577135"/>
    <w:rsid w:val="005821FB"/>
    <w:rsid w:val="0058546B"/>
    <w:rsid w:val="00594F63"/>
    <w:rsid w:val="005A7D31"/>
    <w:rsid w:val="005C08B7"/>
    <w:rsid w:val="005D28ED"/>
    <w:rsid w:val="005F15F0"/>
    <w:rsid w:val="005F4165"/>
    <w:rsid w:val="00605655"/>
    <w:rsid w:val="006312FF"/>
    <w:rsid w:val="00636B1F"/>
    <w:rsid w:val="00645F12"/>
    <w:rsid w:val="0065257E"/>
    <w:rsid w:val="006538C6"/>
    <w:rsid w:val="00660A0D"/>
    <w:rsid w:val="00677501"/>
    <w:rsid w:val="00686C64"/>
    <w:rsid w:val="006A0858"/>
    <w:rsid w:val="006A16F5"/>
    <w:rsid w:val="006A2515"/>
    <w:rsid w:val="006A6EE9"/>
    <w:rsid w:val="006B576C"/>
    <w:rsid w:val="006C36D5"/>
    <w:rsid w:val="00701EEC"/>
    <w:rsid w:val="007110C6"/>
    <w:rsid w:val="00733649"/>
    <w:rsid w:val="00752D8D"/>
    <w:rsid w:val="007817D0"/>
    <w:rsid w:val="007A1731"/>
    <w:rsid w:val="007A5920"/>
    <w:rsid w:val="007F1757"/>
    <w:rsid w:val="007F235F"/>
    <w:rsid w:val="007F4534"/>
    <w:rsid w:val="0082144D"/>
    <w:rsid w:val="00832EEB"/>
    <w:rsid w:val="008353F2"/>
    <w:rsid w:val="0085013F"/>
    <w:rsid w:val="00854D13"/>
    <w:rsid w:val="008558E3"/>
    <w:rsid w:val="008570E0"/>
    <w:rsid w:val="00876C2E"/>
    <w:rsid w:val="00882D11"/>
    <w:rsid w:val="00897054"/>
    <w:rsid w:val="008A3456"/>
    <w:rsid w:val="008B3D02"/>
    <w:rsid w:val="008B7610"/>
    <w:rsid w:val="008C1B69"/>
    <w:rsid w:val="008C7E1B"/>
    <w:rsid w:val="008E5429"/>
    <w:rsid w:val="008E57AC"/>
    <w:rsid w:val="008E7BB7"/>
    <w:rsid w:val="0090704E"/>
    <w:rsid w:val="009414FD"/>
    <w:rsid w:val="0096746A"/>
    <w:rsid w:val="0098136B"/>
    <w:rsid w:val="009A08F4"/>
    <w:rsid w:val="009A31E1"/>
    <w:rsid w:val="009A764F"/>
    <w:rsid w:val="009B1D2A"/>
    <w:rsid w:val="009C1604"/>
    <w:rsid w:val="009C1AE9"/>
    <w:rsid w:val="009C6E8A"/>
    <w:rsid w:val="009D0070"/>
    <w:rsid w:val="009D7CE0"/>
    <w:rsid w:val="00A04A39"/>
    <w:rsid w:val="00A12FEB"/>
    <w:rsid w:val="00A24C07"/>
    <w:rsid w:val="00A33817"/>
    <w:rsid w:val="00A37935"/>
    <w:rsid w:val="00A452F4"/>
    <w:rsid w:val="00A9604F"/>
    <w:rsid w:val="00AB1978"/>
    <w:rsid w:val="00AC098E"/>
    <w:rsid w:val="00AD3852"/>
    <w:rsid w:val="00AD397D"/>
    <w:rsid w:val="00AE392F"/>
    <w:rsid w:val="00AF4691"/>
    <w:rsid w:val="00AF6C86"/>
    <w:rsid w:val="00B0138F"/>
    <w:rsid w:val="00B01FB9"/>
    <w:rsid w:val="00B05B54"/>
    <w:rsid w:val="00B17770"/>
    <w:rsid w:val="00B2785E"/>
    <w:rsid w:val="00B30937"/>
    <w:rsid w:val="00B37BBB"/>
    <w:rsid w:val="00B4251F"/>
    <w:rsid w:val="00B453BD"/>
    <w:rsid w:val="00B56ABC"/>
    <w:rsid w:val="00B612E9"/>
    <w:rsid w:val="00B62F95"/>
    <w:rsid w:val="00B703CE"/>
    <w:rsid w:val="00B82E44"/>
    <w:rsid w:val="00B860B9"/>
    <w:rsid w:val="00B9131B"/>
    <w:rsid w:val="00BE7E76"/>
    <w:rsid w:val="00BF4EC6"/>
    <w:rsid w:val="00C13374"/>
    <w:rsid w:val="00C23735"/>
    <w:rsid w:val="00C25C47"/>
    <w:rsid w:val="00C300BA"/>
    <w:rsid w:val="00C355FE"/>
    <w:rsid w:val="00C41B0F"/>
    <w:rsid w:val="00C41E43"/>
    <w:rsid w:val="00C572E7"/>
    <w:rsid w:val="00C62DF9"/>
    <w:rsid w:val="00C84CEB"/>
    <w:rsid w:val="00C91B48"/>
    <w:rsid w:val="00C92672"/>
    <w:rsid w:val="00CA07EB"/>
    <w:rsid w:val="00CB3E3B"/>
    <w:rsid w:val="00CB6AC6"/>
    <w:rsid w:val="00CB6FBB"/>
    <w:rsid w:val="00CC4843"/>
    <w:rsid w:val="00CC68AD"/>
    <w:rsid w:val="00CD5627"/>
    <w:rsid w:val="00D02B75"/>
    <w:rsid w:val="00D033B1"/>
    <w:rsid w:val="00D24210"/>
    <w:rsid w:val="00D26E17"/>
    <w:rsid w:val="00D36F85"/>
    <w:rsid w:val="00D45F8E"/>
    <w:rsid w:val="00D5537D"/>
    <w:rsid w:val="00D62E62"/>
    <w:rsid w:val="00D63C70"/>
    <w:rsid w:val="00D836DD"/>
    <w:rsid w:val="00D84037"/>
    <w:rsid w:val="00D956AE"/>
    <w:rsid w:val="00D960B1"/>
    <w:rsid w:val="00DA04A6"/>
    <w:rsid w:val="00DA3BC0"/>
    <w:rsid w:val="00DA6CB6"/>
    <w:rsid w:val="00DD1E40"/>
    <w:rsid w:val="00DD2611"/>
    <w:rsid w:val="00DF58C2"/>
    <w:rsid w:val="00E01AF5"/>
    <w:rsid w:val="00E033DD"/>
    <w:rsid w:val="00E12398"/>
    <w:rsid w:val="00E2082B"/>
    <w:rsid w:val="00E33949"/>
    <w:rsid w:val="00E4050A"/>
    <w:rsid w:val="00E4647E"/>
    <w:rsid w:val="00E538D9"/>
    <w:rsid w:val="00E64010"/>
    <w:rsid w:val="00E730BF"/>
    <w:rsid w:val="00E74CD2"/>
    <w:rsid w:val="00E809C4"/>
    <w:rsid w:val="00E848AB"/>
    <w:rsid w:val="00E852F8"/>
    <w:rsid w:val="00EB25E5"/>
    <w:rsid w:val="00EB7C52"/>
    <w:rsid w:val="00EC40F0"/>
    <w:rsid w:val="00EE24D0"/>
    <w:rsid w:val="00EF13F4"/>
    <w:rsid w:val="00F016FB"/>
    <w:rsid w:val="00F17719"/>
    <w:rsid w:val="00F32E0D"/>
    <w:rsid w:val="00F42B96"/>
    <w:rsid w:val="00F5575D"/>
    <w:rsid w:val="00F65AE6"/>
    <w:rsid w:val="00F865F5"/>
    <w:rsid w:val="00F917ED"/>
    <w:rsid w:val="00F956D6"/>
    <w:rsid w:val="00FB13ED"/>
    <w:rsid w:val="00FC0DA0"/>
    <w:rsid w:val="00FC0F5A"/>
    <w:rsid w:val="00FC1B31"/>
    <w:rsid w:val="00FC3BD1"/>
    <w:rsid w:val="00FC46E2"/>
    <w:rsid w:val="00FC5892"/>
    <w:rsid w:val="00FD34F4"/>
    <w:rsid w:val="00FF5BCC"/>
    <w:rsid w:val="00FF693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3C9A1"/>
  <w15:docId w15:val="{72B75161-5871-42AF-9857-1AE577643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BCE"/>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
    <w:basedOn w:val="Normal"/>
    <w:next w:val="Normal"/>
    <w:link w:val="Heading1Char"/>
    <w:qFormat/>
    <w:rsid w:val="00112BCE"/>
    <w:pPr>
      <w:keepNext/>
      <w:numPr>
        <w:numId w:val="30"/>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112BCE"/>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21635B"/>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21635B"/>
    <w:pPr>
      <w:keepNext/>
      <w:keepLines/>
      <w:spacing w:before="200" w:after="60"/>
      <w:outlineLvl w:val="3"/>
    </w:pPr>
    <w:rPr>
      <w:b/>
      <w:bCs/>
      <w:i/>
      <w:iCs/>
    </w:rPr>
  </w:style>
  <w:style w:type="paragraph" w:styleId="Heading5">
    <w:name w:val="heading 5"/>
    <w:aliases w:val="Para5,5 sub-bullet,sb,4,Spare1,Level 3 - (i),(i),(i)1,Level 3 - (i)1,i.,1.1.1.1.1"/>
    <w:basedOn w:val="Normal"/>
    <w:next w:val="Normal"/>
    <w:qFormat/>
    <w:rsid w:val="00330BEF"/>
    <w:pPr>
      <w:tabs>
        <w:tab w:val="num" w:pos="1440"/>
      </w:tabs>
      <w:spacing w:before="240" w:after="60"/>
      <w:ind w:left="1440" w:hanging="1440"/>
      <w:outlineLvl w:val="4"/>
    </w:pPr>
    <w:rPr>
      <w:b/>
      <w:bCs/>
      <w:iCs/>
      <w:szCs w:val="26"/>
    </w:rPr>
  </w:style>
  <w:style w:type="paragraph" w:styleId="Heading6">
    <w:name w:val="heading 6"/>
    <w:aliases w:val="sub-dash,sd,5,Spare2,A.,Heading 6 (a),Smart 2000"/>
    <w:basedOn w:val="Normal"/>
    <w:next w:val="Normal"/>
    <w:qFormat/>
    <w:rsid w:val="00330BEF"/>
    <w:pPr>
      <w:tabs>
        <w:tab w:val="num" w:pos="1800"/>
      </w:tabs>
      <w:spacing w:before="240" w:after="60"/>
      <w:ind w:left="1440" w:hanging="1440"/>
      <w:outlineLvl w:val="5"/>
    </w:pPr>
    <w:rPr>
      <w:rFonts w:ascii="Times New Roman" w:hAnsi="Times New Roman"/>
      <w:b/>
      <w:bCs/>
    </w:rPr>
  </w:style>
  <w:style w:type="paragraph" w:styleId="Heading7">
    <w:name w:val="heading 7"/>
    <w:aliases w:val="Spare3"/>
    <w:basedOn w:val="Normal"/>
    <w:next w:val="Normal"/>
    <w:qFormat/>
    <w:rsid w:val="00330BEF"/>
    <w:pPr>
      <w:tabs>
        <w:tab w:val="num" w:pos="2160"/>
      </w:tabs>
      <w:spacing w:before="240" w:after="60"/>
      <w:ind w:left="1440" w:hanging="1440"/>
      <w:outlineLvl w:val="6"/>
    </w:pPr>
    <w:rPr>
      <w:rFonts w:ascii="Times New Roman" w:hAnsi="Times New Roman"/>
      <w:sz w:val="24"/>
    </w:rPr>
  </w:style>
  <w:style w:type="paragraph" w:styleId="Heading8">
    <w:name w:val="heading 8"/>
    <w:aliases w:val="Spare4,(A)"/>
    <w:basedOn w:val="Normal"/>
    <w:next w:val="Normal"/>
    <w:qFormat/>
    <w:rsid w:val="00330BEF"/>
    <w:pPr>
      <w:tabs>
        <w:tab w:val="num" w:pos="2520"/>
      </w:tabs>
      <w:spacing w:before="240" w:after="60"/>
      <w:ind w:left="1440" w:hanging="1440"/>
      <w:outlineLvl w:val="7"/>
    </w:pPr>
    <w:rPr>
      <w:rFonts w:ascii="Times New Roman" w:hAnsi="Times New Roman"/>
      <w:i/>
      <w:iCs/>
      <w:sz w:val="24"/>
    </w:rPr>
  </w:style>
  <w:style w:type="paragraph" w:styleId="Heading9">
    <w:name w:val="heading 9"/>
    <w:aliases w:val="Spare5,HAPPY"/>
    <w:basedOn w:val="Normal"/>
    <w:next w:val="Normal"/>
    <w:qFormat/>
    <w:rsid w:val="00330BEF"/>
    <w:pPr>
      <w:tabs>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112B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2BCE"/>
  </w:style>
  <w:style w:type="paragraph" w:customStyle="1" w:styleId="DIDText">
    <w:name w:val="DID Text"/>
    <w:basedOn w:val="Normal"/>
    <w:rsid w:val="00F865F5"/>
    <w:pPr>
      <w:ind w:left="1276" w:hanging="1276"/>
    </w:pPr>
  </w:style>
  <w:style w:type="paragraph" w:customStyle="1" w:styleId="TextLevel3">
    <w:name w:val="Text Level 3"/>
    <w:basedOn w:val="Heading3"/>
    <w:rsid w:val="00F865F5"/>
    <w:pPr>
      <w:keepNext w:val="0"/>
      <w:spacing w:before="0"/>
    </w:pPr>
    <w:rPr>
      <w:b w:val="0"/>
    </w:rPr>
  </w:style>
  <w:style w:type="paragraph" w:customStyle="1" w:styleId="TextLevel4">
    <w:name w:val="Text Level 4"/>
    <w:basedOn w:val="Heading4"/>
    <w:rsid w:val="00F865F5"/>
    <w:pPr>
      <w:keepNext w:val="0"/>
      <w:spacing w:before="0"/>
    </w:pPr>
    <w:rPr>
      <w:b w:val="0"/>
    </w:rPr>
  </w:style>
  <w:style w:type="paragraph" w:customStyle="1" w:styleId="TextLevel5">
    <w:name w:val="Text Level 5"/>
    <w:basedOn w:val="Heading5"/>
    <w:rsid w:val="00F865F5"/>
    <w:pPr>
      <w:spacing w:before="0"/>
    </w:pPr>
    <w:rPr>
      <w:b w:val="0"/>
    </w:rPr>
  </w:style>
  <w:style w:type="paragraph" w:customStyle="1" w:styleId="Note">
    <w:name w:val="Note"/>
    <w:basedOn w:val="PlainText"/>
    <w:rsid w:val="00F865F5"/>
    <w:rPr>
      <w:rFonts w:ascii="Arial" w:hAnsi="Arial"/>
      <w:b/>
      <w:i/>
    </w:rPr>
  </w:style>
  <w:style w:type="paragraph" w:styleId="PlainText">
    <w:name w:val="Plain Text"/>
    <w:basedOn w:val="Normal"/>
    <w:rsid w:val="00F865F5"/>
    <w:rPr>
      <w:rFonts w:ascii="Courier New" w:hAnsi="Courier New"/>
    </w:rPr>
  </w:style>
  <w:style w:type="paragraph" w:customStyle="1" w:styleId="Notespara">
    <w:name w:val="Note spara"/>
    <w:basedOn w:val="PlainText"/>
    <w:rsid w:val="00F865F5"/>
    <w:pPr>
      <w:numPr>
        <w:numId w:val="1"/>
      </w:numPr>
    </w:pPr>
    <w:rPr>
      <w:rFonts w:ascii="Arial" w:hAnsi="Arial"/>
      <w:b/>
      <w:i/>
    </w:rPr>
  </w:style>
  <w:style w:type="paragraph" w:customStyle="1" w:styleId="spara">
    <w:name w:val="spara"/>
    <w:basedOn w:val="PlainText"/>
    <w:link w:val="sparaChar"/>
    <w:rsid w:val="00F865F5"/>
    <w:pPr>
      <w:numPr>
        <w:numId w:val="2"/>
      </w:numPr>
    </w:pPr>
    <w:rPr>
      <w:rFonts w:ascii="Arial" w:hAnsi="Arial"/>
    </w:rPr>
  </w:style>
  <w:style w:type="character" w:customStyle="1" w:styleId="sparaChar">
    <w:name w:val="spara Char"/>
    <w:link w:val="spara"/>
    <w:rsid w:val="00C62DF9"/>
    <w:rPr>
      <w:rFonts w:ascii="Arial" w:hAnsi="Arial"/>
      <w:szCs w:val="24"/>
    </w:rPr>
  </w:style>
  <w:style w:type="paragraph" w:customStyle="1" w:styleId="TextNoNumber">
    <w:name w:val="Text No Number"/>
    <w:basedOn w:val="TextLevel3"/>
    <w:rsid w:val="00F865F5"/>
    <w:pPr>
      <w:ind w:left="1276"/>
      <w:outlineLvl w:val="9"/>
    </w:pPr>
  </w:style>
  <w:style w:type="paragraph" w:styleId="Header">
    <w:name w:val="header"/>
    <w:basedOn w:val="Normal"/>
    <w:rsid w:val="00F865F5"/>
    <w:pPr>
      <w:tabs>
        <w:tab w:val="center" w:pos="4536"/>
        <w:tab w:val="right" w:pos="9072"/>
      </w:tabs>
    </w:pPr>
    <w:rPr>
      <w:sz w:val="16"/>
    </w:rPr>
  </w:style>
  <w:style w:type="paragraph" w:styleId="Footer">
    <w:name w:val="footer"/>
    <w:basedOn w:val="Normal"/>
    <w:rsid w:val="00F865F5"/>
    <w:pPr>
      <w:tabs>
        <w:tab w:val="center" w:pos="4536"/>
        <w:tab w:val="right" w:pos="9072"/>
      </w:tabs>
    </w:pPr>
    <w:rPr>
      <w:sz w:val="16"/>
    </w:rPr>
  </w:style>
  <w:style w:type="character" w:styleId="PageNumber">
    <w:name w:val="page number"/>
    <w:basedOn w:val="DefaultParagraphFont"/>
    <w:rsid w:val="00F865F5"/>
  </w:style>
  <w:style w:type="paragraph" w:customStyle="1" w:styleId="sspara">
    <w:name w:val="sspara"/>
    <w:basedOn w:val="Normal"/>
    <w:rsid w:val="00F865F5"/>
    <w:pPr>
      <w:numPr>
        <w:numId w:val="3"/>
      </w:numPr>
    </w:pPr>
  </w:style>
  <w:style w:type="paragraph" w:styleId="TOC1">
    <w:name w:val="toc 1"/>
    <w:next w:val="ASDEFCONNormal"/>
    <w:autoRedefine/>
    <w:uiPriority w:val="39"/>
    <w:rsid w:val="00112BCE"/>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F865F5"/>
    <w:rPr>
      <w:sz w:val="16"/>
    </w:rPr>
  </w:style>
  <w:style w:type="paragraph" w:styleId="CommentText">
    <w:name w:val="annotation text"/>
    <w:basedOn w:val="Normal"/>
    <w:link w:val="CommentTextChar"/>
    <w:semiHidden/>
    <w:rsid w:val="00F865F5"/>
  </w:style>
  <w:style w:type="character" w:customStyle="1" w:styleId="CommentTextChar">
    <w:name w:val="Comment Text Char"/>
    <w:link w:val="CommentText"/>
    <w:semiHidden/>
    <w:rsid w:val="00472FE2"/>
    <w:rPr>
      <w:rFonts w:ascii="Arial" w:hAnsi="Arial"/>
      <w:lang w:val="en-AU" w:eastAsia="en-AU" w:bidi="ar-SA"/>
    </w:rPr>
  </w:style>
  <w:style w:type="paragraph" w:styleId="TOC2">
    <w:name w:val="toc 2"/>
    <w:next w:val="ASDEFCONNormal"/>
    <w:autoRedefine/>
    <w:uiPriority w:val="39"/>
    <w:rsid w:val="00112BCE"/>
    <w:pPr>
      <w:spacing w:after="60"/>
      <w:ind w:left="1417" w:hanging="850"/>
    </w:pPr>
    <w:rPr>
      <w:rFonts w:ascii="Arial" w:hAnsi="Arial" w:cs="Arial"/>
      <w:szCs w:val="24"/>
    </w:rPr>
  </w:style>
  <w:style w:type="paragraph" w:styleId="TOC3">
    <w:name w:val="toc 3"/>
    <w:basedOn w:val="Normal"/>
    <w:next w:val="Normal"/>
    <w:autoRedefine/>
    <w:rsid w:val="00112BCE"/>
    <w:pPr>
      <w:spacing w:after="100"/>
      <w:ind w:left="400"/>
    </w:pPr>
  </w:style>
  <w:style w:type="paragraph" w:customStyle="1" w:styleId="TextLevel6">
    <w:name w:val="Text Level 6"/>
    <w:basedOn w:val="Heading6"/>
    <w:rsid w:val="00F865F5"/>
    <w:pPr>
      <w:spacing w:before="0"/>
    </w:pPr>
    <w:rPr>
      <w:b w:val="0"/>
    </w:rPr>
  </w:style>
  <w:style w:type="paragraph" w:styleId="Title">
    <w:name w:val="Title"/>
    <w:basedOn w:val="Normal"/>
    <w:next w:val="Normal"/>
    <w:link w:val="TitleChar"/>
    <w:qFormat/>
    <w:rsid w:val="0021635B"/>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rsid w:val="00F865F5"/>
  </w:style>
  <w:style w:type="paragraph" w:styleId="BalloonText">
    <w:name w:val="Balloon Text"/>
    <w:basedOn w:val="Normal"/>
    <w:semiHidden/>
    <w:rsid w:val="00F865F5"/>
    <w:rPr>
      <w:rFonts w:ascii="Tahoma" w:hAnsi="Tahoma" w:cs="Tahoma"/>
      <w:sz w:val="16"/>
      <w:szCs w:val="16"/>
    </w:rPr>
  </w:style>
  <w:style w:type="paragraph" w:customStyle="1" w:styleId="Notetodrafters">
    <w:name w:val="Note to drafters"/>
    <w:basedOn w:val="Normal"/>
    <w:next w:val="Normal"/>
    <w:rsid w:val="00F865F5"/>
    <w:pPr>
      <w:shd w:val="clear" w:color="auto" w:fill="000000"/>
      <w:tabs>
        <w:tab w:val="num" w:pos="0"/>
      </w:tabs>
    </w:pPr>
    <w:rPr>
      <w:b/>
      <w:i/>
    </w:rPr>
  </w:style>
  <w:style w:type="paragraph" w:customStyle="1" w:styleId="Notetotenderers">
    <w:name w:val="Note to tenderers"/>
    <w:basedOn w:val="Normal"/>
    <w:next w:val="Normal"/>
    <w:rsid w:val="00F865F5"/>
    <w:pPr>
      <w:shd w:val="pct25" w:color="auto" w:fill="FFFFFF"/>
    </w:pPr>
    <w:rPr>
      <w:b/>
      <w:i/>
    </w:rPr>
  </w:style>
  <w:style w:type="paragraph" w:customStyle="1" w:styleId="option">
    <w:name w:val="option"/>
    <w:basedOn w:val="Normal"/>
    <w:next w:val="Normal"/>
    <w:rsid w:val="00F865F5"/>
    <w:rPr>
      <w:b/>
      <w:i/>
      <w:lang w:val="en-US"/>
    </w:rPr>
  </w:style>
  <w:style w:type="paragraph" w:customStyle="1" w:styleId="TitleChapter">
    <w:name w:val="TitleChapter"/>
    <w:next w:val="Normal"/>
    <w:rsid w:val="00F865F5"/>
    <w:pPr>
      <w:spacing w:before="240"/>
      <w:jc w:val="center"/>
    </w:pPr>
    <w:rPr>
      <w:rFonts w:ascii="Arial" w:hAnsi="Arial"/>
      <w:b/>
      <w:caps/>
      <w:noProof/>
      <w:lang w:eastAsia="en-US"/>
    </w:rPr>
  </w:style>
  <w:style w:type="paragraph" w:styleId="CommentSubject">
    <w:name w:val="annotation subject"/>
    <w:basedOn w:val="CommentText"/>
    <w:next w:val="CommentText"/>
    <w:link w:val="CommentSubjectChar"/>
    <w:semiHidden/>
    <w:rsid w:val="00F865F5"/>
    <w:rPr>
      <w:b/>
      <w:bCs/>
    </w:rPr>
  </w:style>
  <w:style w:type="character" w:customStyle="1" w:styleId="CommentSubjectChar">
    <w:name w:val="Comment Subject Char"/>
    <w:basedOn w:val="CommentTextChar"/>
    <w:link w:val="CommentSubject"/>
    <w:rsid w:val="00472FE2"/>
    <w:rPr>
      <w:rFonts w:ascii="Arial" w:hAnsi="Arial"/>
      <w:lang w:val="en-AU" w:eastAsia="en-AU" w:bidi="ar-SA"/>
    </w:rPr>
  </w:style>
  <w:style w:type="paragraph" w:customStyle="1" w:styleId="DIDTitle">
    <w:name w:val="DID Title"/>
    <w:basedOn w:val="Normal"/>
    <w:next w:val="Heading1"/>
    <w:rsid w:val="00F865F5"/>
    <w:pPr>
      <w:jc w:val="center"/>
    </w:pPr>
    <w:rPr>
      <w:b/>
      <w:caps/>
      <w:sz w:val="28"/>
      <w:szCs w:val="28"/>
    </w:rPr>
  </w:style>
  <w:style w:type="paragraph" w:customStyle="1" w:styleId="TextManualNumber">
    <w:name w:val="Text Manual Number"/>
    <w:basedOn w:val="TextNoNumber"/>
    <w:rsid w:val="00F865F5"/>
    <w:pPr>
      <w:ind w:hanging="1276"/>
    </w:pPr>
  </w:style>
  <w:style w:type="paragraph" w:customStyle="1" w:styleId="BookTitle1">
    <w:name w:val="Book Title1"/>
    <w:basedOn w:val="PlainText"/>
    <w:rsid w:val="000E66DF"/>
    <w:pPr>
      <w:ind w:left="4116" w:hanging="2835"/>
    </w:pPr>
    <w:rPr>
      <w:rFonts w:ascii="Arial" w:hAnsi="Arial"/>
    </w:rPr>
  </w:style>
  <w:style w:type="paragraph" w:styleId="DocumentMap">
    <w:name w:val="Document Map"/>
    <w:basedOn w:val="Normal"/>
    <w:semiHidden/>
    <w:rsid w:val="00F865F5"/>
    <w:pPr>
      <w:shd w:val="clear" w:color="auto" w:fill="000080"/>
    </w:pPr>
    <w:rPr>
      <w:rFonts w:ascii="Tahoma" w:hAnsi="Tahoma"/>
    </w:rPr>
  </w:style>
  <w:style w:type="paragraph" w:customStyle="1" w:styleId="BookTitle2">
    <w:name w:val="Book Title2"/>
    <w:basedOn w:val="PlainText"/>
    <w:rsid w:val="00F865F5"/>
    <w:pPr>
      <w:ind w:left="4116" w:hanging="2835"/>
    </w:pPr>
    <w:rPr>
      <w:rFonts w:ascii="Arial" w:hAnsi="Arial"/>
    </w:rPr>
  </w:style>
  <w:style w:type="character" w:customStyle="1" w:styleId="StyleMarginheadingCharUnderline">
    <w:name w:val="Style Margin heading Char + Underline"/>
    <w:rsid w:val="00F865F5"/>
    <w:rPr>
      <w:rFonts w:ascii="Arial" w:hAnsi="Arial" w:cs="Arial" w:hint="default"/>
      <w:noProof w:val="0"/>
      <w:u w:val="single"/>
      <w:lang w:val="en-AU" w:eastAsia="en-US" w:bidi="ar-SA"/>
    </w:rPr>
  </w:style>
  <w:style w:type="character" w:customStyle="1" w:styleId="MarginheadingChar">
    <w:name w:val="Margin heading Char"/>
    <w:rsid w:val="00F865F5"/>
    <w:rPr>
      <w:rFonts w:ascii="Arial" w:hAnsi="Arial" w:cs="Arial" w:hint="default"/>
      <w:noProof w:val="0"/>
      <w:lang w:val="en-AU" w:eastAsia="en-US" w:bidi="ar-SA"/>
    </w:rPr>
  </w:style>
  <w:style w:type="paragraph" w:customStyle="1" w:styleId="Marginheading">
    <w:name w:val="Margin heading"/>
    <w:basedOn w:val="Normal"/>
    <w:rsid w:val="00F865F5"/>
    <w:pPr>
      <w:tabs>
        <w:tab w:val="left" w:pos="1701"/>
      </w:tabs>
      <w:ind w:left="1701" w:hanging="1701"/>
    </w:pPr>
  </w:style>
  <w:style w:type="paragraph" w:customStyle="1" w:styleId="Indent">
    <w:name w:val="Indent"/>
    <w:basedOn w:val="Normal"/>
    <w:rsid w:val="00F865F5"/>
    <w:pPr>
      <w:tabs>
        <w:tab w:val="left" w:pos="1701"/>
      </w:tabs>
      <w:ind w:left="1701"/>
    </w:pPr>
  </w:style>
  <w:style w:type="paragraph" w:customStyle="1" w:styleId="Docinfo">
    <w:name w:val="Docinfo"/>
    <w:basedOn w:val="Footer"/>
    <w:rsid w:val="00F865F5"/>
    <w:pPr>
      <w:ind w:right="-23"/>
    </w:pPr>
  </w:style>
  <w:style w:type="paragraph" w:styleId="TOC4">
    <w:name w:val="toc 4"/>
    <w:basedOn w:val="Normal"/>
    <w:next w:val="Normal"/>
    <w:autoRedefine/>
    <w:rsid w:val="00112BCE"/>
    <w:pPr>
      <w:spacing w:after="100"/>
      <w:ind w:left="600"/>
    </w:pPr>
  </w:style>
  <w:style w:type="paragraph" w:styleId="TOC5">
    <w:name w:val="toc 5"/>
    <w:basedOn w:val="Normal"/>
    <w:next w:val="Normal"/>
    <w:autoRedefine/>
    <w:rsid w:val="00112BCE"/>
    <w:pPr>
      <w:spacing w:after="100"/>
      <w:ind w:left="800"/>
    </w:pPr>
  </w:style>
  <w:style w:type="paragraph" w:styleId="TOC6">
    <w:name w:val="toc 6"/>
    <w:basedOn w:val="Normal"/>
    <w:next w:val="Normal"/>
    <w:autoRedefine/>
    <w:rsid w:val="00112BCE"/>
    <w:pPr>
      <w:spacing w:after="100"/>
      <w:ind w:left="1000"/>
    </w:pPr>
  </w:style>
  <w:style w:type="paragraph" w:styleId="TOC7">
    <w:name w:val="toc 7"/>
    <w:basedOn w:val="Normal"/>
    <w:next w:val="Normal"/>
    <w:autoRedefine/>
    <w:rsid w:val="00112BCE"/>
    <w:pPr>
      <w:spacing w:after="100"/>
      <w:ind w:left="1200"/>
    </w:pPr>
  </w:style>
  <w:style w:type="paragraph" w:styleId="TOC8">
    <w:name w:val="toc 8"/>
    <w:basedOn w:val="Normal"/>
    <w:next w:val="Normal"/>
    <w:autoRedefine/>
    <w:rsid w:val="00112BCE"/>
    <w:pPr>
      <w:spacing w:after="100"/>
      <w:ind w:left="1400"/>
    </w:pPr>
  </w:style>
  <w:style w:type="paragraph" w:styleId="TOC9">
    <w:name w:val="toc 9"/>
    <w:basedOn w:val="Normal"/>
    <w:next w:val="Normal"/>
    <w:autoRedefine/>
    <w:rsid w:val="00112BCE"/>
    <w:pPr>
      <w:spacing w:after="100"/>
      <w:ind w:left="1600"/>
    </w:pPr>
  </w:style>
  <w:style w:type="character" w:customStyle="1" w:styleId="MarginheadingChar1">
    <w:name w:val="Margin heading Char1"/>
    <w:rsid w:val="00F865F5"/>
    <w:rPr>
      <w:rFonts w:ascii="Arial" w:hAnsi="Arial"/>
      <w:noProof w:val="0"/>
      <w:lang w:val="en-AU" w:eastAsia="en-AU" w:bidi="ar-SA"/>
    </w:rPr>
  </w:style>
  <w:style w:type="character" w:styleId="Hyperlink">
    <w:name w:val="Hyperlink"/>
    <w:uiPriority w:val="99"/>
    <w:unhideWhenUsed/>
    <w:rsid w:val="00112BCE"/>
    <w:rPr>
      <w:color w:val="0000FF"/>
      <w:u w:val="single"/>
    </w:rPr>
  </w:style>
  <w:style w:type="character" w:styleId="FollowedHyperlink">
    <w:name w:val="FollowedHyperlink"/>
    <w:rsid w:val="00F865F5"/>
    <w:rPr>
      <w:color w:val="800080"/>
      <w:u w:val="single"/>
    </w:rPr>
  </w:style>
  <w:style w:type="paragraph" w:customStyle="1" w:styleId="Options">
    <w:name w:val="Options"/>
    <w:basedOn w:val="Normal"/>
    <w:next w:val="Normal"/>
    <w:rsid w:val="00F865F5"/>
    <w:rPr>
      <w:b/>
      <w:i/>
      <w:lang w:val="en-US"/>
    </w:rPr>
  </w:style>
  <w:style w:type="paragraph" w:customStyle="1" w:styleId="AttachmentHeading">
    <w:name w:val="Attachment Heading"/>
    <w:basedOn w:val="Normal"/>
    <w:rsid w:val="00F865F5"/>
    <w:pPr>
      <w:jc w:val="center"/>
    </w:pPr>
    <w:rPr>
      <w:b/>
      <w:bCs/>
      <w:caps/>
      <w:lang w:val="en-US"/>
    </w:rPr>
  </w:style>
  <w:style w:type="paragraph" w:customStyle="1" w:styleId="page">
    <w:name w:val="page"/>
    <w:basedOn w:val="Normal"/>
    <w:next w:val="Normal"/>
    <w:rsid w:val="00F865F5"/>
    <w:pPr>
      <w:tabs>
        <w:tab w:val="num" w:pos="864"/>
      </w:tabs>
      <w:ind w:left="864" w:hanging="864"/>
      <w:jc w:val="right"/>
    </w:pPr>
    <w:rPr>
      <w:b/>
      <w:lang w:val="en-US"/>
    </w:rPr>
  </w:style>
  <w:style w:type="paragraph" w:customStyle="1" w:styleId="textlevel2">
    <w:name w:val="text level 2"/>
    <w:next w:val="Normal"/>
    <w:rsid w:val="00F865F5"/>
    <w:pPr>
      <w:spacing w:after="120"/>
      <w:jc w:val="both"/>
    </w:pPr>
    <w:rPr>
      <w:rFonts w:ascii="Arial" w:hAnsi="Arial" w:cs="Arial"/>
      <w:lang w:eastAsia="en-US"/>
    </w:rPr>
  </w:style>
  <w:style w:type="table" w:styleId="TableGrid">
    <w:name w:val="Table Grid"/>
    <w:basedOn w:val="TableNormal"/>
    <w:rsid w:val="00330BE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30BEF"/>
  </w:style>
  <w:style w:type="character" w:customStyle="1" w:styleId="BodyTextChar">
    <w:name w:val="Body Text Char"/>
    <w:link w:val="BodyText"/>
    <w:rsid w:val="00B612E9"/>
    <w:rPr>
      <w:rFonts w:ascii="Arial" w:eastAsia="Calibri" w:hAnsi="Arial"/>
      <w:szCs w:val="22"/>
      <w:lang w:val="en-AU" w:eastAsia="en-US" w:bidi="ar-SA"/>
    </w:rPr>
  </w:style>
  <w:style w:type="paragraph" w:customStyle="1" w:styleId="Style1">
    <w:name w:val="Style1"/>
    <w:basedOn w:val="Heading4"/>
    <w:rsid w:val="00330BEF"/>
    <w:rPr>
      <w:b w:val="0"/>
    </w:rPr>
  </w:style>
  <w:style w:type="paragraph" w:styleId="EndnoteText">
    <w:name w:val="endnote text"/>
    <w:basedOn w:val="Normal"/>
    <w:link w:val="EndnoteTextChar"/>
    <w:semiHidden/>
    <w:rsid w:val="00330BEF"/>
    <w:rPr>
      <w:szCs w:val="20"/>
    </w:rPr>
  </w:style>
  <w:style w:type="character" w:customStyle="1" w:styleId="EndnoteTextChar">
    <w:name w:val="Endnote Text Char"/>
    <w:link w:val="EndnoteText"/>
    <w:semiHidden/>
    <w:rsid w:val="00B612E9"/>
    <w:rPr>
      <w:rFonts w:ascii="Arial" w:eastAsia="Calibri" w:hAnsi="Arial"/>
      <w:lang w:val="en-AU" w:eastAsia="en-US" w:bidi="ar-SA"/>
    </w:rPr>
  </w:style>
  <w:style w:type="paragraph" w:customStyle="1" w:styleId="COTCOCLV2-ASDEFCON">
    <w:name w:val="COT/COC LV2 - ASDEFCON"/>
    <w:basedOn w:val="ASDEFCONNormal"/>
    <w:next w:val="COTCOCLV3-ASDEFCON"/>
    <w:rsid w:val="00112BCE"/>
    <w:pPr>
      <w:keepNext/>
      <w:keepLines/>
      <w:numPr>
        <w:ilvl w:val="1"/>
        <w:numId w:val="6"/>
      </w:numPr>
      <w:pBdr>
        <w:bottom w:val="single" w:sz="4" w:space="1" w:color="auto"/>
      </w:pBdr>
    </w:pPr>
    <w:rPr>
      <w:b/>
    </w:rPr>
  </w:style>
  <w:style w:type="paragraph" w:customStyle="1" w:styleId="ASDEFCONNormal">
    <w:name w:val="ASDEFCON Normal"/>
    <w:link w:val="ASDEFCONNormalChar"/>
    <w:rsid w:val="00112BCE"/>
    <w:pPr>
      <w:spacing w:after="120"/>
      <w:jc w:val="both"/>
    </w:pPr>
    <w:rPr>
      <w:rFonts w:ascii="Arial" w:hAnsi="Arial"/>
      <w:color w:val="000000"/>
      <w:szCs w:val="40"/>
    </w:rPr>
  </w:style>
  <w:style w:type="character" w:customStyle="1" w:styleId="ASDEFCONNormalChar">
    <w:name w:val="ASDEFCON Normal Char"/>
    <w:link w:val="ASDEFCONNormal"/>
    <w:rsid w:val="00112BCE"/>
    <w:rPr>
      <w:rFonts w:ascii="Arial" w:hAnsi="Arial"/>
      <w:color w:val="000000"/>
      <w:szCs w:val="40"/>
    </w:rPr>
  </w:style>
  <w:style w:type="paragraph" w:customStyle="1" w:styleId="COTCOCLV3-ASDEFCON">
    <w:name w:val="COT/COC LV3 - ASDEFCON"/>
    <w:basedOn w:val="ASDEFCONNormal"/>
    <w:rsid w:val="00112BCE"/>
    <w:pPr>
      <w:numPr>
        <w:ilvl w:val="2"/>
        <w:numId w:val="6"/>
      </w:numPr>
    </w:pPr>
  </w:style>
  <w:style w:type="paragraph" w:customStyle="1" w:styleId="COTCOCLV1-ASDEFCON">
    <w:name w:val="COT/COC LV1 - ASDEFCON"/>
    <w:basedOn w:val="ASDEFCONNormal"/>
    <w:next w:val="COTCOCLV2-ASDEFCON"/>
    <w:rsid w:val="00112BCE"/>
    <w:pPr>
      <w:keepNext/>
      <w:keepLines/>
      <w:numPr>
        <w:numId w:val="6"/>
      </w:numPr>
      <w:spacing w:before="240"/>
    </w:pPr>
    <w:rPr>
      <w:b/>
      <w:caps/>
    </w:rPr>
  </w:style>
  <w:style w:type="paragraph" w:customStyle="1" w:styleId="COTCOCLV4-ASDEFCON">
    <w:name w:val="COT/COC LV4 - ASDEFCON"/>
    <w:basedOn w:val="ASDEFCONNormal"/>
    <w:rsid w:val="00112BCE"/>
    <w:pPr>
      <w:numPr>
        <w:ilvl w:val="3"/>
        <w:numId w:val="6"/>
      </w:numPr>
    </w:pPr>
  </w:style>
  <w:style w:type="paragraph" w:customStyle="1" w:styleId="COTCOCLV5-ASDEFCON">
    <w:name w:val="COT/COC LV5 - ASDEFCON"/>
    <w:basedOn w:val="ASDEFCONNormal"/>
    <w:rsid w:val="00112BCE"/>
    <w:pPr>
      <w:numPr>
        <w:ilvl w:val="4"/>
        <w:numId w:val="6"/>
      </w:numPr>
    </w:pPr>
  </w:style>
  <w:style w:type="paragraph" w:customStyle="1" w:styleId="COTCOCLV6-ASDEFCON">
    <w:name w:val="COT/COC LV6 - ASDEFCON"/>
    <w:basedOn w:val="ASDEFCONNormal"/>
    <w:rsid w:val="00112BCE"/>
    <w:pPr>
      <w:keepLines/>
      <w:numPr>
        <w:ilvl w:val="5"/>
        <w:numId w:val="6"/>
      </w:numPr>
    </w:pPr>
  </w:style>
  <w:style w:type="paragraph" w:customStyle="1" w:styleId="ASDEFCONOption">
    <w:name w:val="ASDEFCON Option"/>
    <w:basedOn w:val="ASDEFCONNormal"/>
    <w:rsid w:val="00112BCE"/>
    <w:pPr>
      <w:keepNext/>
      <w:spacing w:before="60"/>
    </w:pPr>
    <w:rPr>
      <w:b/>
      <w:i/>
      <w:szCs w:val="24"/>
    </w:rPr>
  </w:style>
  <w:style w:type="paragraph" w:customStyle="1" w:styleId="NoteToDrafters-ASDEFCON">
    <w:name w:val="Note To Drafters - ASDEFCON"/>
    <w:basedOn w:val="ASDEFCONNormal"/>
    <w:rsid w:val="00112BCE"/>
    <w:pPr>
      <w:keepNext/>
      <w:shd w:val="clear" w:color="auto" w:fill="000000"/>
    </w:pPr>
    <w:rPr>
      <w:b/>
      <w:i/>
      <w:color w:val="FFFFFF"/>
    </w:rPr>
  </w:style>
  <w:style w:type="paragraph" w:customStyle="1" w:styleId="NoteToTenderers-ASDEFCON">
    <w:name w:val="Note To Tenderers - ASDEFCON"/>
    <w:basedOn w:val="ASDEFCONNormal"/>
    <w:rsid w:val="00112BCE"/>
    <w:pPr>
      <w:keepNext/>
      <w:shd w:val="pct15" w:color="auto" w:fill="auto"/>
    </w:pPr>
    <w:rPr>
      <w:b/>
      <w:i/>
    </w:rPr>
  </w:style>
  <w:style w:type="paragraph" w:customStyle="1" w:styleId="ASDEFCONTitle">
    <w:name w:val="ASDEFCON Title"/>
    <w:basedOn w:val="ASDEFCONNormal"/>
    <w:rsid w:val="00112BCE"/>
    <w:pPr>
      <w:keepLines/>
      <w:spacing w:before="240"/>
      <w:jc w:val="center"/>
    </w:pPr>
    <w:rPr>
      <w:b/>
      <w:caps/>
    </w:rPr>
  </w:style>
  <w:style w:type="paragraph" w:customStyle="1" w:styleId="ATTANNLV1-ASDEFCON">
    <w:name w:val="ATT/ANN LV1 - ASDEFCON"/>
    <w:basedOn w:val="ASDEFCONNormal"/>
    <w:next w:val="ATTANNLV2-ASDEFCON"/>
    <w:rsid w:val="00112BCE"/>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12BCE"/>
    <w:pPr>
      <w:numPr>
        <w:ilvl w:val="1"/>
        <w:numId w:val="27"/>
      </w:numPr>
    </w:pPr>
    <w:rPr>
      <w:szCs w:val="24"/>
    </w:rPr>
  </w:style>
  <w:style w:type="character" w:customStyle="1" w:styleId="ATTANNLV2-ASDEFCONChar">
    <w:name w:val="ATT/ANN LV2 - ASDEFCON Char"/>
    <w:link w:val="ATTANNLV2-ASDEFCON"/>
    <w:rsid w:val="00112BCE"/>
    <w:rPr>
      <w:rFonts w:ascii="Arial" w:hAnsi="Arial"/>
      <w:color w:val="000000"/>
      <w:szCs w:val="24"/>
    </w:rPr>
  </w:style>
  <w:style w:type="paragraph" w:customStyle="1" w:styleId="ATTANNLV3-ASDEFCON">
    <w:name w:val="ATT/ANN LV3 - ASDEFCON"/>
    <w:basedOn w:val="ASDEFCONNormal"/>
    <w:rsid w:val="00112BCE"/>
    <w:pPr>
      <w:numPr>
        <w:ilvl w:val="2"/>
        <w:numId w:val="27"/>
      </w:numPr>
    </w:pPr>
    <w:rPr>
      <w:szCs w:val="24"/>
    </w:rPr>
  </w:style>
  <w:style w:type="paragraph" w:customStyle="1" w:styleId="ATTANNLV4-ASDEFCON">
    <w:name w:val="ATT/ANN LV4 - ASDEFCON"/>
    <w:basedOn w:val="ASDEFCONNormal"/>
    <w:rsid w:val="00112BCE"/>
    <w:pPr>
      <w:numPr>
        <w:ilvl w:val="3"/>
        <w:numId w:val="27"/>
      </w:numPr>
    </w:pPr>
    <w:rPr>
      <w:szCs w:val="24"/>
    </w:rPr>
  </w:style>
  <w:style w:type="paragraph" w:customStyle="1" w:styleId="ASDEFCONCoverTitle">
    <w:name w:val="ASDEFCON Cover Title"/>
    <w:rsid w:val="00112BCE"/>
    <w:pPr>
      <w:jc w:val="center"/>
    </w:pPr>
    <w:rPr>
      <w:rFonts w:ascii="Georgia" w:hAnsi="Georgia"/>
      <w:b/>
      <w:color w:val="000000"/>
      <w:sz w:val="100"/>
      <w:szCs w:val="24"/>
    </w:rPr>
  </w:style>
  <w:style w:type="paragraph" w:customStyle="1" w:styleId="ASDEFCONHeaderFooterLeft">
    <w:name w:val="ASDEFCON Header/Footer Left"/>
    <w:basedOn w:val="ASDEFCONNormal"/>
    <w:rsid w:val="00112BCE"/>
    <w:pPr>
      <w:spacing w:after="0"/>
      <w:jc w:val="left"/>
    </w:pPr>
    <w:rPr>
      <w:sz w:val="16"/>
      <w:szCs w:val="24"/>
    </w:rPr>
  </w:style>
  <w:style w:type="paragraph" w:customStyle="1" w:styleId="ASDEFCONCoverPageIncorp">
    <w:name w:val="ASDEFCON Cover Page Incorp"/>
    <w:rsid w:val="00112BC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12BCE"/>
    <w:rPr>
      <w:b/>
      <w:i/>
    </w:rPr>
  </w:style>
  <w:style w:type="paragraph" w:customStyle="1" w:styleId="COTCOCLV2NONUM-ASDEFCON">
    <w:name w:val="COT/COC LV2 NONUM - ASDEFCON"/>
    <w:basedOn w:val="COTCOCLV2-ASDEFCON"/>
    <w:next w:val="COTCOCLV3-ASDEFCON"/>
    <w:rsid w:val="00112BC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12BCE"/>
    <w:pPr>
      <w:keepNext w:val="0"/>
      <w:numPr>
        <w:numId w:val="0"/>
      </w:numPr>
      <w:ind w:left="851"/>
    </w:pPr>
    <w:rPr>
      <w:bCs/>
      <w:szCs w:val="20"/>
    </w:rPr>
  </w:style>
  <w:style w:type="paragraph" w:customStyle="1" w:styleId="COTCOCLV3NONUM-ASDEFCON">
    <w:name w:val="COT/COC LV3 NONUM - ASDEFCON"/>
    <w:basedOn w:val="COTCOCLV3-ASDEFCON"/>
    <w:next w:val="COTCOCLV3-ASDEFCON"/>
    <w:rsid w:val="00112BCE"/>
    <w:pPr>
      <w:numPr>
        <w:ilvl w:val="0"/>
        <w:numId w:val="0"/>
      </w:numPr>
      <w:ind w:left="851"/>
    </w:pPr>
    <w:rPr>
      <w:szCs w:val="20"/>
    </w:rPr>
  </w:style>
  <w:style w:type="paragraph" w:customStyle="1" w:styleId="COTCOCLV4NONUM-ASDEFCON">
    <w:name w:val="COT/COC LV4 NONUM - ASDEFCON"/>
    <w:basedOn w:val="COTCOCLV4-ASDEFCON"/>
    <w:next w:val="COTCOCLV4-ASDEFCON"/>
    <w:rsid w:val="00112BCE"/>
    <w:pPr>
      <w:numPr>
        <w:ilvl w:val="0"/>
        <w:numId w:val="0"/>
      </w:numPr>
      <w:ind w:left="1418"/>
    </w:pPr>
    <w:rPr>
      <w:szCs w:val="20"/>
    </w:rPr>
  </w:style>
  <w:style w:type="paragraph" w:customStyle="1" w:styleId="COTCOCLV5NONUM-ASDEFCON">
    <w:name w:val="COT/COC LV5 NONUM - ASDEFCON"/>
    <w:basedOn w:val="COTCOCLV5-ASDEFCON"/>
    <w:next w:val="COTCOCLV5-ASDEFCON"/>
    <w:rsid w:val="00112BCE"/>
    <w:pPr>
      <w:numPr>
        <w:ilvl w:val="0"/>
        <w:numId w:val="0"/>
      </w:numPr>
      <w:ind w:left="1985"/>
    </w:pPr>
    <w:rPr>
      <w:szCs w:val="20"/>
    </w:rPr>
  </w:style>
  <w:style w:type="paragraph" w:customStyle="1" w:styleId="COTCOCLV6NONUM-ASDEFCON">
    <w:name w:val="COT/COC LV6 NONUM - ASDEFCON"/>
    <w:basedOn w:val="COTCOCLV6-ASDEFCON"/>
    <w:next w:val="COTCOCLV6-ASDEFCON"/>
    <w:rsid w:val="00112BCE"/>
    <w:pPr>
      <w:numPr>
        <w:ilvl w:val="0"/>
        <w:numId w:val="0"/>
      </w:numPr>
      <w:ind w:left="2552"/>
    </w:pPr>
    <w:rPr>
      <w:szCs w:val="20"/>
    </w:rPr>
  </w:style>
  <w:style w:type="paragraph" w:customStyle="1" w:styleId="ATTANNLV1NONUM-ASDEFCON">
    <w:name w:val="ATT/ANN LV1 NONUM - ASDEFCON"/>
    <w:basedOn w:val="ATTANNLV1-ASDEFCON"/>
    <w:next w:val="ATTANNLV2-ASDEFCON"/>
    <w:rsid w:val="00112BCE"/>
    <w:pPr>
      <w:numPr>
        <w:numId w:val="0"/>
      </w:numPr>
      <w:ind w:left="851"/>
    </w:pPr>
    <w:rPr>
      <w:bCs/>
      <w:szCs w:val="20"/>
    </w:rPr>
  </w:style>
  <w:style w:type="paragraph" w:customStyle="1" w:styleId="ATTANNLV2NONUM-ASDEFCON">
    <w:name w:val="ATT/ANN LV2 NONUM - ASDEFCON"/>
    <w:basedOn w:val="ATTANNLV2-ASDEFCON"/>
    <w:next w:val="ATTANNLV2-ASDEFCON"/>
    <w:rsid w:val="00112BCE"/>
    <w:pPr>
      <w:numPr>
        <w:ilvl w:val="0"/>
        <w:numId w:val="0"/>
      </w:numPr>
      <w:ind w:left="851"/>
    </w:pPr>
    <w:rPr>
      <w:szCs w:val="20"/>
    </w:rPr>
  </w:style>
  <w:style w:type="paragraph" w:customStyle="1" w:styleId="ATTANNLV3NONUM-ASDEFCON">
    <w:name w:val="ATT/ANN LV3 NONUM - ASDEFCON"/>
    <w:basedOn w:val="ATTANNLV3-ASDEFCON"/>
    <w:next w:val="ATTANNLV3-ASDEFCON"/>
    <w:rsid w:val="00112BCE"/>
    <w:pPr>
      <w:numPr>
        <w:ilvl w:val="0"/>
        <w:numId w:val="0"/>
      </w:numPr>
      <w:ind w:left="1418"/>
    </w:pPr>
    <w:rPr>
      <w:szCs w:val="20"/>
    </w:rPr>
  </w:style>
  <w:style w:type="paragraph" w:customStyle="1" w:styleId="ATTANNLV4NONUM-ASDEFCON">
    <w:name w:val="ATT/ANN LV4 NONUM - ASDEFCON"/>
    <w:basedOn w:val="ATTANNLV4-ASDEFCON"/>
    <w:next w:val="ATTANNLV4-ASDEFCON"/>
    <w:rsid w:val="00112BCE"/>
    <w:pPr>
      <w:numPr>
        <w:ilvl w:val="0"/>
        <w:numId w:val="0"/>
      </w:numPr>
      <w:ind w:left="1985"/>
    </w:pPr>
    <w:rPr>
      <w:szCs w:val="20"/>
    </w:rPr>
  </w:style>
  <w:style w:type="paragraph" w:customStyle="1" w:styleId="NoteToDraftersBullets-ASDEFCON">
    <w:name w:val="Note To Drafters Bullets - ASDEFCON"/>
    <w:basedOn w:val="NoteToDrafters-ASDEFCON"/>
    <w:rsid w:val="00112BCE"/>
    <w:pPr>
      <w:numPr>
        <w:numId w:val="8"/>
      </w:numPr>
    </w:pPr>
    <w:rPr>
      <w:bCs/>
      <w:iCs/>
      <w:szCs w:val="20"/>
    </w:rPr>
  </w:style>
  <w:style w:type="paragraph" w:customStyle="1" w:styleId="NoteToDraftersList-ASDEFCON">
    <w:name w:val="Note To Drafters List - ASDEFCON"/>
    <w:basedOn w:val="NoteToDrafters-ASDEFCON"/>
    <w:rsid w:val="00112BCE"/>
    <w:pPr>
      <w:numPr>
        <w:numId w:val="9"/>
      </w:numPr>
    </w:pPr>
    <w:rPr>
      <w:bCs/>
      <w:iCs/>
      <w:szCs w:val="20"/>
    </w:rPr>
  </w:style>
  <w:style w:type="paragraph" w:customStyle="1" w:styleId="NoteToTenderersBullets-ASDEFCON">
    <w:name w:val="Note To Tenderers Bullets - ASDEFCON"/>
    <w:basedOn w:val="NoteToTenderers-ASDEFCON"/>
    <w:rsid w:val="00112BCE"/>
    <w:pPr>
      <w:numPr>
        <w:numId w:val="10"/>
      </w:numPr>
    </w:pPr>
    <w:rPr>
      <w:bCs/>
      <w:iCs/>
      <w:szCs w:val="20"/>
    </w:rPr>
  </w:style>
  <w:style w:type="paragraph" w:customStyle="1" w:styleId="NoteToTenderersList-ASDEFCON">
    <w:name w:val="Note To Tenderers List - ASDEFCON"/>
    <w:basedOn w:val="NoteToTenderers-ASDEFCON"/>
    <w:rsid w:val="00112BCE"/>
    <w:pPr>
      <w:numPr>
        <w:numId w:val="11"/>
      </w:numPr>
    </w:pPr>
    <w:rPr>
      <w:bCs/>
      <w:iCs/>
      <w:szCs w:val="20"/>
    </w:rPr>
  </w:style>
  <w:style w:type="paragraph" w:customStyle="1" w:styleId="SOWHL1-ASDEFCON">
    <w:name w:val="SOW HL1 - ASDEFCON"/>
    <w:basedOn w:val="ASDEFCONNormal"/>
    <w:next w:val="SOWHL2-ASDEFCON"/>
    <w:qFormat/>
    <w:rsid w:val="00112BCE"/>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12BCE"/>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12BCE"/>
    <w:pPr>
      <w:keepNext/>
      <w:numPr>
        <w:ilvl w:val="2"/>
        <w:numId w:val="5"/>
      </w:numPr>
    </w:pPr>
    <w:rPr>
      <w:rFonts w:eastAsia="Calibri"/>
      <w:b/>
      <w:szCs w:val="22"/>
      <w:lang w:eastAsia="en-US"/>
    </w:rPr>
  </w:style>
  <w:style w:type="paragraph" w:customStyle="1" w:styleId="SOWHL4-ASDEFCON">
    <w:name w:val="SOW HL4 - ASDEFCON"/>
    <w:basedOn w:val="ASDEFCONNormal"/>
    <w:qFormat/>
    <w:rsid w:val="00112BCE"/>
    <w:pPr>
      <w:keepNext/>
      <w:numPr>
        <w:ilvl w:val="3"/>
        <w:numId w:val="5"/>
      </w:numPr>
    </w:pPr>
    <w:rPr>
      <w:rFonts w:eastAsia="Calibri"/>
      <w:b/>
      <w:szCs w:val="22"/>
      <w:lang w:eastAsia="en-US"/>
    </w:rPr>
  </w:style>
  <w:style w:type="paragraph" w:customStyle="1" w:styleId="SOWHL5-ASDEFCON">
    <w:name w:val="SOW HL5 - ASDEFCON"/>
    <w:basedOn w:val="ASDEFCONNormal"/>
    <w:qFormat/>
    <w:rsid w:val="00112BCE"/>
    <w:pPr>
      <w:keepNext/>
      <w:numPr>
        <w:ilvl w:val="4"/>
        <w:numId w:val="5"/>
      </w:numPr>
    </w:pPr>
    <w:rPr>
      <w:rFonts w:eastAsia="Calibri"/>
      <w:b/>
      <w:szCs w:val="22"/>
      <w:lang w:eastAsia="en-US"/>
    </w:rPr>
  </w:style>
  <w:style w:type="paragraph" w:customStyle="1" w:styleId="SOWSubL1-ASDEFCON">
    <w:name w:val="SOW SubL1 - ASDEFCON"/>
    <w:basedOn w:val="ASDEFCONNormal"/>
    <w:link w:val="SOWSubL1-ASDEFCONChar"/>
    <w:qFormat/>
    <w:rsid w:val="00112BCE"/>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112BC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12BCE"/>
    <w:pPr>
      <w:numPr>
        <w:ilvl w:val="0"/>
        <w:numId w:val="0"/>
      </w:numPr>
      <w:ind w:left="1134"/>
    </w:pPr>
    <w:rPr>
      <w:rFonts w:eastAsia="Times New Roman"/>
      <w:bCs/>
      <w:szCs w:val="20"/>
    </w:rPr>
  </w:style>
  <w:style w:type="paragraph" w:customStyle="1" w:styleId="SOWTL2-ASDEFCON">
    <w:name w:val="SOW TL2 - ASDEFCON"/>
    <w:basedOn w:val="SOWHL2-ASDEFCON"/>
    <w:rsid w:val="00112BCE"/>
    <w:pPr>
      <w:keepNext w:val="0"/>
      <w:pBdr>
        <w:bottom w:val="none" w:sz="0" w:space="0" w:color="auto"/>
      </w:pBdr>
    </w:pPr>
    <w:rPr>
      <w:b w:val="0"/>
    </w:rPr>
  </w:style>
  <w:style w:type="paragraph" w:customStyle="1" w:styleId="SOWTL3NONUM-ASDEFCON">
    <w:name w:val="SOW TL3 NONUM - ASDEFCON"/>
    <w:basedOn w:val="SOWTL3-ASDEFCON"/>
    <w:next w:val="SOWTL3-ASDEFCON"/>
    <w:rsid w:val="00112BCE"/>
    <w:pPr>
      <w:numPr>
        <w:ilvl w:val="0"/>
        <w:numId w:val="0"/>
      </w:numPr>
      <w:ind w:left="1134"/>
    </w:pPr>
    <w:rPr>
      <w:rFonts w:eastAsia="Times New Roman"/>
      <w:bCs/>
      <w:szCs w:val="20"/>
    </w:rPr>
  </w:style>
  <w:style w:type="paragraph" w:customStyle="1" w:styleId="SOWTL3-ASDEFCON">
    <w:name w:val="SOW TL3 - ASDEFCON"/>
    <w:basedOn w:val="SOWHL3-ASDEFCON"/>
    <w:rsid w:val="00112BCE"/>
    <w:pPr>
      <w:keepNext w:val="0"/>
    </w:pPr>
    <w:rPr>
      <w:b w:val="0"/>
    </w:rPr>
  </w:style>
  <w:style w:type="paragraph" w:customStyle="1" w:styleId="SOWTL4NONUM-ASDEFCON">
    <w:name w:val="SOW TL4 NONUM - ASDEFCON"/>
    <w:basedOn w:val="SOWTL4-ASDEFCON"/>
    <w:next w:val="SOWTL4-ASDEFCON"/>
    <w:rsid w:val="00112BCE"/>
    <w:pPr>
      <w:numPr>
        <w:ilvl w:val="0"/>
        <w:numId w:val="0"/>
      </w:numPr>
      <w:ind w:left="1134"/>
    </w:pPr>
    <w:rPr>
      <w:rFonts w:eastAsia="Times New Roman"/>
      <w:bCs/>
      <w:szCs w:val="20"/>
    </w:rPr>
  </w:style>
  <w:style w:type="paragraph" w:customStyle="1" w:styleId="SOWTL4-ASDEFCON">
    <w:name w:val="SOW TL4 - ASDEFCON"/>
    <w:basedOn w:val="SOWHL4-ASDEFCON"/>
    <w:rsid w:val="00112BCE"/>
    <w:pPr>
      <w:keepNext w:val="0"/>
    </w:pPr>
    <w:rPr>
      <w:b w:val="0"/>
    </w:rPr>
  </w:style>
  <w:style w:type="paragraph" w:customStyle="1" w:styleId="SOWTL5NONUM-ASDEFCON">
    <w:name w:val="SOW TL5 NONUM - ASDEFCON"/>
    <w:basedOn w:val="SOWHL5-ASDEFCON"/>
    <w:next w:val="SOWTL5-ASDEFCON"/>
    <w:rsid w:val="00112BCE"/>
    <w:pPr>
      <w:keepNext w:val="0"/>
      <w:numPr>
        <w:ilvl w:val="0"/>
        <w:numId w:val="0"/>
      </w:numPr>
      <w:ind w:left="1134"/>
    </w:pPr>
    <w:rPr>
      <w:b w:val="0"/>
    </w:rPr>
  </w:style>
  <w:style w:type="paragraph" w:customStyle="1" w:styleId="SOWTL5-ASDEFCON">
    <w:name w:val="SOW TL5 - ASDEFCON"/>
    <w:basedOn w:val="SOWHL5-ASDEFCON"/>
    <w:rsid w:val="00112BCE"/>
    <w:pPr>
      <w:keepNext w:val="0"/>
    </w:pPr>
    <w:rPr>
      <w:b w:val="0"/>
    </w:rPr>
  </w:style>
  <w:style w:type="paragraph" w:customStyle="1" w:styleId="SOWSubL2-ASDEFCON">
    <w:name w:val="SOW SubL2 - ASDEFCON"/>
    <w:basedOn w:val="ASDEFCONNormal"/>
    <w:qFormat/>
    <w:rsid w:val="00112BCE"/>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112BCE"/>
    <w:pPr>
      <w:numPr>
        <w:numId w:val="0"/>
      </w:numPr>
      <w:ind w:left="1701"/>
    </w:pPr>
  </w:style>
  <w:style w:type="paragraph" w:customStyle="1" w:styleId="SOWSubL2NONUM-ASDEFCON">
    <w:name w:val="SOW SubL2 NONUM - ASDEFCON"/>
    <w:basedOn w:val="SOWSubL2-ASDEFCON"/>
    <w:next w:val="SOWSubL2-ASDEFCON"/>
    <w:qFormat/>
    <w:rsid w:val="00112BCE"/>
    <w:pPr>
      <w:numPr>
        <w:ilvl w:val="0"/>
        <w:numId w:val="0"/>
      </w:numPr>
      <w:ind w:left="2268"/>
    </w:pPr>
  </w:style>
  <w:style w:type="paragraph" w:styleId="FootnoteText">
    <w:name w:val="footnote text"/>
    <w:basedOn w:val="Normal"/>
    <w:semiHidden/>
    <w:rsid w:val="00112BCE"/>
    <w:rPr>
      <w:szCs w:val="20"/>
    </w:rPr>
  </w:style>
  <w:style w:type="paragraph" w:customStyle="1" w:styleId="ASDEFCONTextBlock">
    <w:name w:val="ASDEFCON TextBlock"/>
    <w:basedOn w:val="ASDEFCONNormal"/>
    <w:qFormat/>
    <w:rsid w:val="00112BC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12BCE"/>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12BCE"/>
    <w:pPr>
      <w:keepNext/>
      <w:spacing w:before="240"/>
    </w:pPr>
    <w:rPr>
      <w:rFonts w:ascii="Arial Bold" w:hAnsi="Arial Bold"/>
      <w:b/>
      <w:bCs/>
      <w:caps/>
      <w:szCs w:val="20"/>
    </w:rPr>
  </w:style>
  <w:style w:type="paragraph" w:customStyle="1" w:styleId="Table8ptHeading-ASDEFCON">
    <w:name w:val="Table 8pt Heading - ASDEFCON"/>
    <w:basedOn w:val="ASDEFCONNormal"/>
    <w:rsid w:val="00112BC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12BCE"/>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12BCE"/>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12BCE"/>
    <w:rPr>
      <w:rFonts w:ascii="Arial" w:eastAsia="Calibri" w:hAnsi="Arial"/>
      <w:color w:val="000000"/>
      <w:szCs w:val="22"/>
      <w:lang w:eastAsia="en-US"/>
    </w:rPr>
  </w:style>
  <w:style w:type="paragraph" w:customStyle="1" w:styleId="Table8ptSub1-ASDEFCON">
    <w:name w:val="Table 8pt Sub1 - ASDEFCON"/>
    <w:basedOn w:val="Table8ptText-ASDEFCON"/>
    <w:rsid w:val="00112BCE"/>
    <w:pPr>
      <w:numPr>
        <w:ilvl w:val="1"/>
      </w:numPr>
    </w:pPr>
  </w:style>
  <w:style w:type="paragraph" w:customStyle="1" w:styleId="Table8ptSub2-ASDEFCON">
    <w:name w:val="Table 8pt Sub2 - ASDEFCON"/>
    <w:basedOn w:val="Table8ptText-ASDEFCON"/>
    <w:rsid w:val="00112BCE"/>
    <w:pPr>
      <w:numPr>
        <w:ilvl w:val="2"/>
      </w:numPr>
    </w:pPr>
  </w:style>
  <w:style w:type="paragraph" w:customStyle="1" w:styleId="Table10ptHeading-ASDEFCON">
    <w:name w:val="Table 10pt Heading - ASDEFCON"/>
    <w:basedOn w:val="ASDEFCONNormal"/>
    <w:rsid w:val="00112BCE"/>
    <w:pPr>
      <w:keepNext/>
      <w:spacing w:before="60" w:after="60"/>
      <w:jc w:val="center"/>
    </w:pPr>
    <w:rPr>
      <w:b/>
    </w:rPr>
  </w:style>
  <w:style w:type="paragraph" w:customStyle="1" w:styleId="Table8ptBP1-ASDEFCON">
    <w:name w:val="Table 8pt BP1 - ASDEFCON"/>
    <w:basedOn w:val="Table8ptText-ASDEFCON"/>
    <w:rsid w:val="00112BCE"/>
    <w:pPr>
      <w:numPr>
        <w:numId w:val="13"/>
      </w:numPr>
    </w:pPr>
  </w:style>
  <w:style w:type="paragraph" w:customStyle="1" w:styleId="Table8ptBP2-ASDEFCON">
    <w:name w:val="Table 8pt BP2 - ASDEFCON"/>
    <w:basedOn w:val="Table8ptText-ASDEFCON"/>
    <w:rsid w:val="00112BCE"/>
    <w:pPr>
      <w:numPr>
        <w:ilvl w:val="1"/>
        <w:numId w:val="13"/>
      </w:numPr>
      <w:tabs>
        <w:tab w:val="clear" w:pos="284"/>
      </w:tabs>
    </w:pPr>
    <w:rPr>
      <w:iCs/>
    </w:rPr>
  </w:style>
  <w:style w:type="paragraph" w:customStyle="1" w:styleId="ASDEFCONBulletsLV1">
    <w:name w:val="ASDEFCON Bullets LV1"/>
    <w:basedOn w:val="ASDEFCONNormal"/>
    <w:rsid w:val="00112BCE"/>
    <w:pPr>
      <w:numPr>
        <w:numId w:val="15"/>
      </w:numPr>
    </w:pPr>
    <w:rPr>
      <w:rFonts w:eastAsia="Calibri"/>
      <w:szCs w:val="22"/>
      <w:lang w:eastAsia="en-US"/>
    </w:rPr>
  </w:style>
  <w:style w:type="paragraph" w:customStyle="1" w:styleId="Table10ptSub1-ASDEFCON">
    <w:name w:val="Table 10pt Sub1 - ASDEFCON"/>
    <w:basedOn w:val="Table10ptText-ASDEFCON"/>
    <w:rsid w:val="00112BCE"/>
    <w:pPr>
      <w:numPr>
        <w:ilvl w:val="1"/>
      </w:numPr>
      <w:jc w:val="both"/>
    </w:pPr>
  </w:style>
  <w:style w:type="paragraph" w:customStyle="1" w:styleId="Table10ptSub2-ASDEFCON">
    <w:name w:val="Table 10pt Sub2 - ASDEFCON"/>
    <w:basedOn w:val="Table10ptText-ASDEFCON"/>
    <w:rsid w:val="00112BCE"/>
    <w:pPr>
      <w:numPr>
        <w:ilvl w:val="2"/>
      </w:numPr>
      <w:jc w:val="both"/>
    </w:pPr>
  </w:style>
  <w:style w:type="paragraph" w:customStyle="1" w:styleId="ASDEFCONBulletsLV2">
    <w:name w:val="ASDEFCON Bullets LV2"/>
    <w:basedOn w:val="ASDEFCONNormal"/>
    <w:rsid w:val="00112BCE"/>
    <w:pPr>
      <w:numPr>
        <w:numId w:val="4"/>
      </w:numPr>
    </w:pPr>
  </w:style>
  <w:style w:type="paragraph" w:customStyle="1" w:styleId="Table10ptBP1-ASDEFCON">
    <w:name w:val="Table 10pt BP1 - ASDEFCON"/>
    <w:basedOn w:val="ASDEFCONNormal"/>
    <w:rsid w:val="00112BCE"/>
    <w:pPr>
      <w:numPr>
        <w:numId w:val="19"/>
      </w:numPr>
      <w:spacing w:before="60" w:after="60"/>
    </w:pPr>
  </w:style>
  <w:style w:type="paragraph" w:customStyle="1" w:styleId="Table10ptBP2-ASDEFCON">
    <w:name w:val="Table 10pt BP2 - ASDEFCON"/>
    <w:basedOn w:val="ASDEFCONNormal"/>
    <w:link w:val="Table10ptBP2-ASDEFCONCharChar"/>
    <w:rsid w:val="00112BCE"/>
    <w:pPr>
      <w:numPr>
        <w:ilvl w:val="1"/>
        <w:numId w:val="19"/>
      </w:numPr>
      <w:spacing w:before="60" w:after="60"/>
    </w:pPr>
  </w:style>
  <w:style w:type="character" w:customStyle="1" w:styleId="Table10ptBP2-ASDEFCONCharChar">
    <w:name w:val="Table 10pt BP2 - ASDEFCON Char Char"/>
    <w:link w:val="Table10ptBP2-ASDEFCON"/>
    <w:rsid w:val="00112BCE"/>
    <w:rPr>
      <w:rFonts w:ascii="Arial" w:hAnsi="Arial"/>
      <w:color w:val="000000"/>
      <w:szCs w:val="40"/>
    </w:rPr>
  </w:style>
  <w:style w:type="paragraph" w:customStyle="1" w:styleId="GuideMarginHead-ASDEFCON">
    <w:name w:val="Guide Margin Head - ASDEFCON"/>
    <w:basedOn w:val="ASDEFCONNormal"/>
    <w:rsid w:val="00112BC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12BCE"/>
    <w:pPr>
      <w:ind w:left="1680"/>
    </w:pPr>
    <w:rPr>
      <w:lang w:eastAsia="en-US"/>
    </w:rPr>
  </w:style>
  <w:style w:type="paragraph" w:customStyle="1" w:styleId="GuideSublistLv1-ASDEFCON">
    <w:name w:val="Guide Sublist Lv1 - ASDEFCON"/>
    <w:basedOn w:val="ASDEFCONNormal"/>
    <w:qFormat/>
    <w:rsid w:val="00112BCE"/>
    <w:pPr>
      <w:numPr>
        <w:numId w:val="23"/>
      </w:numPr>
    </w:pPr>
    <w:rPr>
      <w:rFonts w:eastAsia="Calibri"/>
      <w:szCs w:val="22"/>
      <w:lang w:eastAsia="en-US"/>
    </w:rPr>
  </w:style>
  <w:style w:type="paragraph" w:customStyle="1" w:styleId="GuideBullets-ASDEFCON">
    <w:name w:val="Guide Bullets - ASDEFCON"/>
    <w:basedOn w:val="ASDEFCONNormal"/>
    <w:rsid w:val="00112BCE"/>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112BC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12BCE"/>
    <w:pPr>
      <w:keepNext/>
      <w:spacing w:before="240"/>
    </w:pPr>
    <w:rPr>
      <w:rFonts w:eastAsia="Calibri"/>
      <w:b/>
      <w:caps/>
      <w:szCs w:val="20"/>
      <w:lang w:eastAsia="en-US"/>
    </w:rPr>
  </w:style>
  <w:style w:type="paragraph" w:customStyle="1" w:styleId="ASDEFCONSublist">
    <w:name w:val="ASDEFCON Sublist"/>
    <w:basedOn w:val="ASDEFCONNormal"/>
    <w:rsid w:val="00112BCE"/>
    <w:pPr>
      <w:numPr>
        <w:numId w:val="24"/>
      </w:numPr>
    </w:pPr>
    <w:rPr>
      <w:iCs/>
    </w:rPr>
  </w:style>
  <w:style w:type="paragraph" w:customStyle="1" w:styleId="ASDEFCONRecitals">
    <w:name w:val="ASDEFCON Recitals"/>
    <w:basedOn w:val="ASDEFCONNormal"/>
    <w:link w:val="ASDEFCONRecitalsCharChar"/>
    <w:rsid w:val="00112BCE"/>
    <w:pPr>
      <w:numPr>
        <w:numId w:val="16"/>
      </w:numPr>
    </w:pPr>
  </w:style>
  <w:style w:type="character" w:customStyle="1" w:styleId="ASDEFCONRecitalsCharChar">
    <w:name w:val="ASDEFCON Recitals Char Char"/>
    <w:link w:val="ASDEFCONRecitals"/>
    <w:rsid w:val="00112BCE"/>
    <w:rPr>
      <w:rFonts w:ascii="Arial" w:hAnsi="Arial"/>
      <w:color w:val="000000"/>
      <w:szCs w:val="40"/>
    </w:rPr>
  </w:style>
  <w:style w:type="paragraph" w:customStyle="1" w:styleId="NoteList-ASDEFCON">
    <w:name w:val="Note List - ASDEFCON"/>
    <w:basedOn w:val="ASDEFCONNormal"/>
    <w:rsid w:val="00112BCE"/>
    <w:pPr>
      <w:numPr>
        <w:numId w:val="17"/>
      </w:numPr>
    </w:pPr>
    <w:rPr>
      <w:b/>
      <w:bCs/>
      <w:i/>
    </w:rPr>
  </w:style>
  <w:style w:type="paragraph" w:customStyle="1" w:styleId="NoteBullets-ASDEFCON">
    <w:name w:val="Note Bullets - ASDEFCON"/>
    <w:basedOn w:val="ASDEFCONNormal"/>
    <w:rsid w:val="00112BCE"/>
    <w:pPr>
      <w:numPr>
        <w:numId w:val="18"/>
      </w:numPr>
    </w:pPr>
    <w:rPr>
      <w:b/>
      <w:i/>
    </w:rPr>
  </w:style>
  <w:style w:type="paragraph" w:styleId="Caption">
    <w:name w:val="caption"/>
    <w:basedOn w:val="Normal"/>
    <w:next w:val="Normal"/>
    <w:qFormat/>
    <w:rsid w:val="00112BCE"/>
    <w:rPr>
      <w:b/>
      <w:bCs/>
      <w:szCs w:val="20"/>
    </w:rPr>
  </w:style>
  <w:style w:type="paragraph" w:customStyle="1" w:styleId="ASDEFCONOperativePartListLV1">
    <w:name w:val="ASDEFCON Operative Part List LV1"/>
    <w:basedOn w:val="ASDEFCONNormal"/>
    <w:rsid w:val="00112BCE"/>
    <w:pPr>
      <w:numPr>
        <w:numId w:val="20"/>
      </w:numPr>
    </w:pPr>
    <w:rPr>
      <w:iCs/>
    </w:rPr>
  </w:style>
  <w:style w:type="paragraph" w:customStyle="1" w:styleId="ASDEFCONOperativePartListLV2">
    <w:name w:val="ASDEFCON Operative Part List LV2"/>
    <w:basedOn w:val="ASDEFCONOperativePartListLV1"/>
    <w:rsid w:val="00112BCE"/>
    <w:pPr>
      <w:numPr>
        <w:ilvl w:val="1"/>
      </w:numPr>
    </w:pPr>
  </w:style>
  <w:style w:type="paragraph" w:customStyle="1" w:styleId="ASDEFCONOptionSpace">
    <w:name w:val="ASDEFCON Option Space"/>
    <w:basedOn w:val="ASDEFCONNormal"/>
    <w:rsid w:val="00112BCE"/>
    <w:pPr>
      <w:spacing w:after="0"/>
    </w:pPr>
    <w:rPr>
      <w:bCs/>
      <w:color w:val="FFFFFF"/>
      <w:sz w:val="8"/>
    </w:rPr>
  </w:style>
  <w:style w:type="paragraph" w:customStyle="1" w:styleId="ATTANNReferencetoCOC">
    <w:name w:val="ATT/ANN Reference to COC"/>
    <w:basedOn w:val="ASDEFCONNormal"/>
    <w:rsid w:val="00112BCE"/>
    <w:pPr>
      <w:keepNext/>
      <w:jc w:val="right"/>
    </w:pPr>
    <w:rPr>
      <w:i/>
      <w:iCs/>
      <w:szCs w:val="20"/>
    </w:rPr>
  </w:style>
  <w:style w:type="paragraph" w:customStyle="1" w:styleId="ASDEFCONHeaderFooterCenter">
    <w:name w:val="ASDEFCON Header/Footer Center"/>
    <w:basedOn w:val="ASDEFCONHeaderFooterLeft"/>
    <w:rsid w:val="00112BCE"/>
    <w:pPr>
      <w:jc w:val="center"/>
    </w:pPr>
    <w:rPr>
      <w:szCs w:val="20"/>
    </w:rPr>
  </w:style>
  <w:style w:type="paragraph" w:customStyle="1" w:styleId="ASDEFCONHeaderFooterRight">
    <w:name w:val="ASDEFCON Header/Footer Right"/>
    <w:basedOn w:val="ASDEFCONHeaderFooterLeft"/>
    <w:rsid w:val="00112BCE"/>
    <w:pPr>
      <w:jc w:val="right"/>
    </w:pPr>
    <w:rPr>
      <w:szCs w:val="20"/>
    </w:rPr>
  </w:style>
  <w:style w:type="paragraph" w:customStyle="1" w:styleId="ASDEFCONHeaderFooterClassification">
    <w:name w:val="ASDEFCON Header/Footer Classification"/>
    <w:basedOn w:val="ASDEFCONHeaderFooterLeft"/>
    <w:rsid w:val="00112BCE"/>
    <w:pPr>
      <w:jc w:val="center"/>
    </w:pPr>
    <w:rPr>
      <w:rFonts w:ascii="Arial Bold" w:hAnsi="Arial Bold"/>
      <w:b/>
      <w:bCs/>
      <w:caps/>
      <w:sz w:val="20"/>
    </w:rPr>
  </w:style>
  <w:style w:type="paragraph" w:customStyle="1" w:styleId="GuideLV3Head-ASDEFCON">
    <w:name w:val="Guide LV3 Head - ASDEFCON"/>
    <w:basedOn w:val="ASDEFCONNormal"/>
    <w:rsid w:val="00112BCE"/>
    <w:pPr>
      <w:keepNext/>
    </w:pPr>
    <w:rPr>
      <w:rFonts w:eastAsia="Calibri"/>
      <w:b/>
      <w:szCs w:val="22"/>
      <w:lang w:eastAsia="en-US"/>
    </w:rPr>
  </w:style>
  <w:style w:type="paragraph" w:customStyle="1" w:styleId="GuideSublistLv2-ASDEFCON">
    <w:name w:val="Guide Sublist Lv2 - ASDEFCON"/>
    <w:basedOn w:val="ASDEFCONNormal"/>
    <w:rsid w:val="00112BCE"/>
    <w:pPr>
      <w:numPr>
        <w:ilvl w:val="1"/>
        <w:numId w:val="23"/>
      </w:numPr>
    </w:p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112BCE"/>
    <w:rPr>
      <w:rFonts w:ascii="Cambria" w:hAnsi="Cambria"/>
      <w:b/>
      <w:bCs/>
      <w:color w:val="4F81BD"/>
      <w:sz w:val="26"/>
      <w:szCs w:val="26"/>
    </w:rPr>
  </w:style>
  <w:style w:type="paragraph" w:customStyle="1" w:styleId="ASDEFCONList">
    <w:name w:val="ASDEFCON List"/>
    <w:basedOn w:val="ASDEFCONNormal"/>
    <w:qFormat/>
    <w:rsid w:val="00112BCE"/>
    <w:pPr>
      <w:numPr>
        <w:numId w:val="25"/>
      </w:numPr>
    </w:pPr>
  </w:style>
  <w:style w:type="paragraph" w:styleId="TOCHeading">
    <w:name w:val="TOC Heading"/>
    <w:basedOn w:val="Heading1"/>
    <w:next w:val="Normal"/>
    <w:uiPriority w:val="39"/>
    <w:semiHidden/>
    <w:unhideWhenUsed/>
    <w:qFormat/>
    <w:rsid w:val="000A39F0"/>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g Char,1 Char"/>
    <w:link w:val="Heading1"/>
    <w:locked/>
    <w:rsid w:val="0021635B"/>
    <w:rPr>
      <w:rFonts w:ascii="Arial" w:hAnsi="Arial" w:cs="Arial"/>
      <w:b/>
      <w:bCs/>
      <w:kern w:val="32"/>
      <w:sz w:val="32"/>
      <w:szCs w:val="32"/>
    </w:rPr>
  </w:style>
  <w:style w:type="character" w:customStyle="1" w:styleId="CommentTextChar1">
    <w:name w:val="Comment Text Char1"/>
    <w:semiHidden/>
    <w:rsid w:val="00B62F95"/>
    <w:rPr>
      <w:rFonts w:ascii="Arial" w:eastAsia="Calibri" w:hAnsi="Arial"/>
      <w:szCs w:val="22"/>
      <w:lang w:eastAsia="en-US"/>
    </w:rPr>
  </w:style>
  <w:style w:type="paragraph" w:styleId="Revision">
    <w:name w:val="Revision"/>
    <w:hidden/>
    <w:uiPriority w:val="99"/>
    <w:semiHidden/>
    <w:rsid w:val="00897054"/>
    <w:rPr>
      <w:rFonts w:ascii="Arial" w:hAnsi="Arial"/>
      <w:szCs w:val="24"/>
    </w:rPr>
  </w:style>
  <w:style w:type="paragraph" w:styleId="Subtitle">
    <w:name w:val="Subtitle"/>
    <w:basedOn w:val="Normal"/>
    <w:next w:val="Normal"/>
    <w:link w:val="SubtitleChar"/>
    <w:uiPriority w:val="99"/>
    <w:qFormat/>
    <w:rsid w:val="0021635B"/>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1635B"/>
    <w:rPr>
      <w:i/>
      <w:color w:val="003760"/>
      <w:spacing w:val="15"/>
    </w:rPr>
  </w:style>
  <w:style w:type="paragraph" w:customStyle="1" w:styleId="StyleTitleGeorgiaNotBoldLeft">
    <w:name w:val="Style Title + Georgia Not Bold Left"/>
    <w:basedOn w:val="Title"/>
    <w:qFormat/>
    <w:rsid w:val="0021635B"/>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21635B"/>
    <w:rPr>
      <w:rFonts w:ascii="Calibri Light" w:hAnsi="Calibri Light"/>
      <w:b/>
      <w:bCs/>
      <w:kern w:val="28"/>
      <w:sz w:val="32"/>
      <w:szCs w:val="32"/>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21635B"/>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21635B"/>
    <w:rPr>
      <w:rFonts w:ascii="Arial" w:hAnsi="Arial"/>
      <w:b/>
      <w:bCs/>
      <w:i/>
      <w:iCs/>
      <w:szCs w:val="24"/>
    </w:rPr>
  </w:style>
  <w:style w:type="paragraph" w:customStyle="1" w:styleId="Bullet">
    <w:name w:val="Bullet"/>
    <w:basedOn w:val="ListParagraph"/>
    <w:qFormat/>
    <w:rsid w:val="0021635B"/>
    <w:pPr>
      <w:numPr>
        <w:numId w:val="40"/>
      </w:numPr>
      <w:tabs>
        <w:tab w:val="left" w:pos="567"/>
      </w:tabs>
      <w:jc w:val="left"/>
    </w:pPr>
  </w:style>
  <w:style w:type="paragraph" w:styleId="ListParagraph">
    <w:name w:val="List Paragraph"/>
    <w:basedOn w:val="Normal"/>
    <w:uiPriority w:val="34"/>
    <w:qFormat/>
    <w:rsid w:val="0021635B"/>
    <w:pPr>
      <w:spacing w:after="0"/>
      <w:ind w:left="720"/>
    </w:pPr>
  </w:style>
  <w:style w:type="paragraph" w:customStyle="1" w:styleId="Bullet2">
    <w:name w:val="Bullet 2"/>
    <w:basedOn w:val="Normal"/>
    <w:rsid w:val="0021635B"/>
    <w:pPr>
      <w:numPr>
        <w:numId w:val="26"/>
      </w:numPr>
      <w:tabs>
        <w:tab w:val="left" w:pos="1134"/>
        <w:tab w:val="left" w:pos="1701"/>
      </w:tabs>
      <w:contextualSpacing/>
      <w:jc w:val="left"/>
    </w:pPr>
  </w:style>
  <w:style w:type="character" w:styleId="Emphasis">
    <w:name w:val="Emphasis"/>
    <w:qFormat/>
    <w:rsid w:val="0030479A"/>
    <w:rPr>
      <w:i/>
      <w:iCs/>
    </w:rPr>
  </w:style>
  <w:style w:type="character" w:customStyle="1" w:styleId="SOWSubL1-ASDEFCONChar">
    <w:name w:val="SOW SubL1 - ASDEFCON Char"/>
    <w:link w:val="SOWSubL1-ASDEFCON"/>
    <w:rsid w:val="0030479A"/>
    <w:rPr>
      <w:rFonts w:ascii="Arial" w:eastAsia="Calibri" w:hAnsi="Arial"/>
      <w:color w:val="00000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744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8FB9D-EC82-480C-B285-A02C0204D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1066</TotalTime>
  <Pages>4</Pages>
  <Words>1538</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DID-SPTS-TDL</vt:lpstr>
    </vt:vector>
  </TitlesOfParts>
  <Manager>CASG</Manager>
  <Company>Defence</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DID-SPTS-TDL</dc:title>
  <dc:subject>Technical Data List</dc:subject>
  <dc:creator>CPPD</dc:creator>
  <cp:keywords>Technical Data List, TDL, Technical Data</cp:keywords>
  <cp:lastModifiedBy>ACI</cp:lastModifiedBy>
  <cp:revision>61</cp:revision>
  <cp:lastPrinted>2012-12-07T06:43:00Z</cp:lastPrinted>
  <dcterms:created xsi:type="dcterms:W3CDTF">2018-05-09T05:54:00Z</dcterms:created>
  <dcterms:modified xsi:type="dcterms:W3CDTF">2026-06-12T03:31:00Z</dcterms:modified>
  <cp:category>ASDEFCON (Support Short)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V3.2</vt:lpwstr>
  </property>
  <property fmtid="{D5CDD505-2E9C-101B-9397-08002B2CF9AE}" pid="3" name="Objective-Id">
    <vt:lpwstr>BM105847429</vt:lpwstr>
  </property>
  <property fmtid="{D5CDD505-2E9C-101B-9397-08002B2CF9AE}" pid="4" name="Objective-Title">
    <vt:lpwstr>DID-SPTS-TDL-V3.2</vt:lpwstr>
  </property>
  <property fmtid="{D5CDD505-2E9C-101B-9397-08002B2CF9AE}" pid="5" name="Objective-Comment">
    <vt:lpwstr/>
  </property>
  <property fmtid="{D5CDD505-2E9C-101B-9397-08002B2CF9AE}" pid="6" name="Objective-CreationStamp">
    <vt:filetime>2026-06-12T03:33:09Z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2026-06-12T04:27:04Z</vt:filetime>
  </property>
  <property fmtid="{D5CDD505-2E9C-101B-9397-08002B2CF9AE}" pid="11" name="Objective-Owner">
    <vt:lpwstr>Hong, William MR</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(aliased):05 ASDEFCON (Support Short):ASDEFCON (Support Short) Version 3.2 - (2026 - Planned Release) - WORKING:02 Release Files:02 Clean Set:06 Data Item Descriptions:</vt:lpwstr>
  </property>
  <property fmtid="{D5CDD505-2E9C-101B-9397-08002B2CF9AE}" pid="13" name="Objective-Parent">
    <vt:lpwstr>06 Data Item Descriptions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[Inherited - 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(Support Short)</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